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3EC8E" w14:textId="69589D6E" w:rsidR="00FA11A1" w:rsidRPr="004D6932" w:rsidRDefault="00DF0C7C" w:rsidP="004D6932">
      <w:pPr>
        <w:pStyle w:val="Nagwek1"/>
        <w:rPr>
          <w:iCs/>
        </w:rPr>
      </w:pPr>
      <w:bookmarkStart w:id="0" w:name="_Toc67642297"/>
      <w:r w:rsidRPr="004D6932">
        <w:t xml:space="preserve">Postępowanie nr </w:t>
      </w:r>
      <w:r w:rsidRPr="004D6932">
        <w:rPr>
          <w:iCs/>
        </w:rPr>
        <w:t>DZ/24/037/DS.</w:t>
      </w:r>
    </w:p>
    <w:p w14:paraId="0F67CE2C" w14:textId="61015906" w:rsidR="00DF0C7C" w:rsidRPr="004D6932" w:rsidRDefault="00DF0C7C" w:rsidP="00DF0C7C">
      <w:pPr>
        <w:rPr>
          <w:rFonts w:ascii="Arial" w:hAnsi="Arial" w:cs="Arial"/>
          <w:bCs/>
          <w:sz w:val="22"/>
          <w:szCs w:val="22"/>
        </w:rPr>
      </w:pPr>
      <w:r w:rsidRPr="004D6932">
        <w:rPr>
          <w:rFonts w:ascii="Arial" w:hAnsi="Arial" w:cs="Arial"/>
          <w:bCs/>
          <w:sz w:val="22"/>
          <w:szCs w:val="22"/>
        </w:rPr>
        <w:t>Załącznik nr 1</w:t>
      </w:r>
    </w:p>
    <w:p w14:paraId="12C8061A" w14:textId="77777777" w:rsidR="002576F0" w:rsidRPr="002576F0" w:rsidRDefault="002576F0" w:rsidP="002576F0"/>
    <w:bookmarkEnd w:id="0"/>
    <w:p w14:paraId="0716D556" w14:textId="064ED09E" w:rsidR="00F16D0A" w:rsidRPr="004D6932" w:rsidRDefault="000548EF" w:rsidP="004D6932">
      <w:pPr>
        <w:pStyle w:val="Nagwek1"/>
      </w:pPr>
      <w:r w:rsidRPr="004D6932">
        <w:t>Formularz ofertowy</w:t>
      </w:r>
    </w:p>
    <w:p w14:paraId="1202FE3D" w14:textId="77777777" w:rsidR="00024AAE" w:rsidRPr="004973ED" w:rsidRDefault="00024AAE" w:rsidP="00E24411">
      <w:pPr>
        <w:spacing w:line="276" w:lineRule="auto"/>
        <w:rPr>
          <w:rFonts w:ascii="Arial" w:hAnsi="Arial" w:cs="Arial"/>
          <w:sz w:val="22"/>
        </w:rPr>
      </w:pPr>
    </w:p>
    <w:p w14:paraId="17E03444" w14:textId="43D21313" w:rsidR="00EA11E2" w:rsidRPr="004973ED" w:rsidRDefault="001E3036" w:rsidP="00E24411">
      <w:pPr>
        <w:spacing w:line="276" w:lineRule="auto"/>
        <w:rPr>
          <w:rFonts w:ascii="Arial" w:hAnsi="Arial" w:cs="Arial"/>
          <w:b/>
          <w:spacing w:val="-6"/>
          <w:sz w:val="22"/>
        </w:rPr>
      </w:pPr>
      <w:r>
        <w:rPr>
          <w:rFonts w:ascii="Arial" w:hAnsi="Arial" w:cs="Arial"/>
          <w:b/>
          <w:spacing w:val="-6"/>
          <w:sz w:val="22"/>
        </w:rPr>
        <w:t xml:space="preserve">do </w:t>
      </w:r>
      <w:r w:rsidR="00BF0DCF">
        <w:rPr>
          <w:rFonts w:ascii="Arial" w:hAnsi="Arial" w:cs="Arial"/>
          <w:b/>
          <w:spacing w:val="-6"/>
          <w:sz w:val="22"/>
        </w:rPr>
        <w:t>p</w:t>
      </w:r>
      <w:r w:rsidR="00587B33">
        <w:rPr>
          <w:rFonts w:ascii="Arial" w:hAnsi="Arial" w:cs="Arial"/>
          <w:b/>
          <w:spacing w:val="-6"/>
          <w:sz w:val="22"/>
        </w:rPr>
        <w:t xml:space="preserve">ostępowania nr </w:t>
      </w:r>
      <w:r w:rsidR="00E94DFD">
        <w:rPr>
          <w:rFonts w:ascii="Arial" w:hAnsi="Arial" w:cs="Arial"/>
          <w:b/>
          <w:spacing w:val="-6"/>
          <w:sz w:val="22"/>
        </w:rPr>
        <w:t>DZ/24/037/DS</w:t>
      </w:r>
      <w:r w:rsidR="00EA11E2" w:rsidRPr="004973ED">
        <w:rPr>
          <w:rFonts w:ascii="Arial" w:hAnsi="Arial" w:cs="Arial"/>
          <w:b/>
          <w:spacing w:val="-6"/>
          <w:sz w:val="22"/>
        </w:rPr>
        <w:t xml:space="preserve"> na</w:t>
      </w:r>
      <w:r>
        <w:rPr>
          <w:rFonts w:ascii="Arial" w:hAnsi="Arial" w:cs="Arial"/>
          <w:b/>
          <w:spacing w:val="-6"/>
          <w:sz w:val="22"/>
        </w:rPr>
        <w:t>:</w:t>
      </w:r>
    </w:p>
    <w:p w14:paraId="0F41E0D5" w14:textId="77777777" w:rsidR="00EA11E2" w:rsidRPr="004973ED" w:rsidRDefault="00EA11E2" w:rsidP="00E24411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6D5B13D5" w14:textId="06910BCF" w:rsidR="00575F00" w:rsidRPr="004973ED" w:rsidRDefault="00EA11E2" w:rsidP="004D14E6">
      <w:pPr>
        <w:pStyle w:val="Stopka"/>
        <w:ind w:left="142"/>
        <w:rPr>
          <w:rFonts w:ascii="Arial" w:hAnsi="Arial" w:cs="Arial"/>
          <w:i/>
          <w:iCs/>
          <w:spacing w:val="-4"/>
          <w:szCs w:val="22"/>
        </w:rPr>
      </w:pPr>
      <w:r w:rsidRPr="004973ED">
        <w:rPr>
          <w:rFonts w:ascii="Arial" w:hAnsi="Arial" w:cs="Arial"/>
          <w:b/>
          <w:spacing w:val="-6"/>
          <w:szCs w:val="22"/>
        </w:rPr>
        <w:t>„</w:t>
      </w:r>
      <w:r w:rsidR="004D6932" w:rsidRPr="004D6932">
        <w:rPr>
          <w:rFonts w:ascii="Arial" w:hAnsi="Arial" w:cs="Arial"/>
          <w:b/>
          <w:spacing w:val="-6"/>
          <w:sz w:val="22"/>
          <w:szCs w:val="22"/>
        </w:rPr>
        <w:t>Ś</w:t>
      </w:r>
      <w:r w:rsidR="001E3036" w:rsidRPr="001E3036">
        <w:rPr>
          <w:rFonts w:ascii="Arial" w:hAnsi="Arial" w:cs="Arial"/>
          <w:b/>
          <w:bCs/>
          <w:sz w:val="22"/>
          <w:szCs w:val="22"/>
        </w:rPr>
        <w:t xml:space="preserve">wiadczenie </w:t>
      </w:r>
      <w:r w:rsidR="00544E29">
        <w:rPr>
          <w:rFonts w:ascii="Arial" w:hAnsi="Arial" w:cs="Arial"/>
          <w:b/>
          <w:bCs/>
          <w:sz w:val="22"/>
          <w:szCs w:val="22"/>
        </w:rPr>
        <w:t xml:space="preserve">dostępu do </w:t>
      </w:r>
      <w:r w:rsidR="00F5580B" w:rsidRPr="001E3036">
        <w:rPr>
          <w:rFonts w:ascii="Arial" w:hAnsi="Arial" w:cs="Arial"/>
          <w:b/>
          <w:bCs/>
          <w:sz w:val="22"/>
          <w:szCs w:val="22"/>
        </w:rPr>
        <w:t xml:space="preserve">usług </w:t>
      </w:r>
      <w:r w:rsidR="001E3036" w:rsidRPr="001E3036">
        <w:rPr>
          <w:rFonts w:ascii="Arial" w:hAnsi="Arial" w:cs="Arial"/>
          <w:b/>
          <w:bCs/>
          <w:sz w:val="22"/>
          <w:szCs w:val="22"/>
        </w:rPr>
        <w:t xml:space="preserve">sportowych i rekreacyjnych na podstawie kart abonamentowych dla pracowników </w:t>
      </w:r>
      <w:bookmarkStart w:id="1" w:name="_Hlk183071980"/>
      <w:r w:rsidR="00E94DFD">
        <w:rPr>
          <w:rFonts w:ascii="Arial" w:hAnsi="Arial" w:cs="Arial"/>
          <w:b/>
          <w:bCs/>
          <w:sz w:val="22"/>
          <w:szCs w:val="22"/>
        </w:rPr>
        <w:t>ZGM w Bielsku-Białej</w:t>
      </w:r>
      <w:bookmarkEnd w:id="1"/>
      <w:r w:rsidR="001E3036" w:rsidRPr="001E3036">
        <w:rPr>
          <w:rFonts w:ascii="Arial" w:hAnsi="Arial" w:cs="Arial"/>
          <w:b/>
          <w:bCs/>
          <w:sz w:val="22"/>
          <w:szCs w:val="22"/>
        </w:rPr>
        <w:t>, dzieci pracowników oraz osób towarzyszących</w:t>
      </w:r>
      <w:r w:rsidR="00575F00" w:rsidRPr="004973ED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5A14C505" w14:textId="77777777" w:rsidR="009A166B" w:rsidRPr="004973ED" w:rsidRDefault="009A166B" w:rsidP="00E24411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69D7275B" w14:textId="77777777" w:rsidR="00FA11A1" w:rsidRPr="004973ED" w:rsidRDefault="00FA11A1" w:rsidP="00E24411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686BE6" w:rsidRPr="004973ED" w14:paraId="60859590" w14:textId="77777777" w:rsidTr="00B2708A">
        <w:tc>
          <w:tcPr>
            <w:tcW w:w="9639" w:type="dxa"/>
            <w:gridSpan w:val="4"/>
          </w:tcPr>
          <w:p w14:paraId="7E0DC664" w14:textId="77777777" w:rsidR="007D096E" w:rsidRPr="004973ED" w:rsidRDefault="007D096E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180DF97" w14:textId="2EBB8290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</w:t>
            </w:r>
          </w:p>
          <w:p w14:paraId="780E8808" w14:textId="4B6E76AC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DF0C7C">
              <w:rPr>
                <w:rFonts w:ascii="Arial" w:hAnsi="Arial" w:cs="Arial"/>
                <w:i/>
                <w:spacing w:val="-6"/>
                <w:sz w:val="18"/>
              </w:rPr>
              <w:t>nazwa (firma) Wykonawcy</w:t>
            </w:r>
            <w:r w:rsidR="00DF0C7C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>*</w:t>
            </w:r>
            <w:r w:rsidR="00901C29"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 </w:t>
            </w:r>
          </w:p>
        </w:tc>
      </w:tr>
      <w:tr w:rsidR="005E5DFC" w:rsidRPr="004973ED" w14:paraId="591E4374" w14:textId="77777777" w:rsidTr="00B2708A">
        <w:tc>
          <w:tcPr>
            <w:tcW w:w="9639" w:type="dxa"/>
            <w:gridSpan w:val="4"/>
          </w:tcPr>
          <w:p w14:paraId="7FC79C7C" w14:textId="77777777" w:rsidR="007D096E" w:rsidRPr="004973ED" w:rsidRDefault="007D096E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27CB45D2" w14:textId="7FF226E2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</w:t>
            </w:r>
          </w:p>
          <w:p w14:paraId="3C425E09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</w:t>
            </w:r>
            <w:r w:rsidR="007626B8" w:rsidRPr="004973ED">
              <w:rPr>
                <w:rFonts w:ascii="Arial" w:hAnsi="Arial" w:cs="Arial"/>
                <w:i/>
                <w:spacing w:val="-6"/>
                <w:sz w:val="18"/>
              </w:rPr>
              <w:t xml:space="preserve"> (ulica, numer porządkowy, kod pocztowy, miejscowość, województwo</w:t>
            </w:r>
            <w:r w:rsidR="00ED10D3" w:rsidRPr="004973ED">
              <w:rPr>
                <w:rFonts w:ascii="Arial" w:hAnsi="Arial" w:cs="Arial"/>
                <w:i/>
                <w:spacing w:val="-6"/>
                <w:sz w:val="18"/>
              </w:rPr>
              <w:t>)</w:t>
            </w:r>
          </w:p>
        </w:tc>
      </w:tr>
      <w:tr w:rsidR="005E5DFC" w:rsidRPr="004973ED" w14:paraId="6DE230EA" w14:textId="77777777" w:rsidTr="00B2708A">
        <w:tc>
          <w:tcPr>
            <w:tcW w:w="9639" w:type="dxa"/>
            <w:gridSpan w:val="4"/>
          </w:tcPr>
          <w:p w14:paraId="790E9E37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40D8A575" w14:textId="35C9A053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</w:t>
            </w:r>
          </w:p>
          <w:p w14:paraId="52504E8C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686BE6" w:rsidRPr="004973ED" w14:paraId="3A397890" w14:textId="77777777" w:rsidTr="00F5580B">
        <w:trPr>
          <w:trHeight w:val="718"/>
        </w:trPr>
        <w:tc>
          <w:tcPr>
            <w:tcW w:w="3313" w:type="dxa"/>
          </w:tcPr>
          <w:p w14:paraId="314F8F6B" w14:textId="77777777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</w:t>
            </w:r>
          </w:p>
          <w:p w14:paraId="543DC9CC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436F229" w14:textId="1BB6D497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6AF4C7EA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3BCE85F" w14:textId="5006716E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</w:t>
            </w:r>
          </w:p>
          <w:p w14:paraId="412B6E76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686BE6" w:rsidRPr="004973ED" w14:paraId="2B3C0990" w14:textId="77777777" w:rsidTr="00B2708A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9D30208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F01BEF4" w14:textId="2BC0BA46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41076C82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54DA9735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60E7C03E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35C6EB42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394790D6" w14:textId="2F2E694D" w:rsidR="00D436D6" w:rsidRPr="00DF0C7C" w:rsidRDefault="00DF0C7C" w:rsidP="00E24411">
      <w:pPr>
        <w:spacing w:line="276" w:lineRule="auto"/>
        <w:rPr>
          <w:rFonts w:ascii="Arial" w:hAnsi="Arial" w:cs="Arial"/>
          <w:bCs/>
          <w:sz w:val="20"/>
        </w:rPr>
      </w:pPr>
      <w:r w:rsidRPr="00DF0C7C">
        <w:rPr>
          <w:rFonts w:ascii="Arial" w:hAnsi="Arial" w:cs="Arial"/>
          <w:bCs/>
          <w:i/>
          <w:sz w:val="20"/>
        </w:rPr>
        <w:t xml:space="preserve">* </w:t>
      </w:r>
      <w:r w:rsidRPr="00DF0C7C">
        <w:rPr>
          <w:rFonts w:ascii="Arial" w:hAnsi="Arial" w:cs="Arial"/>
          <w:bCs/>
          <w:i/>
          <w:spacing w:val="-6"/>
          <w:sz w:val="20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4E0CCDC0" w14:textId="3E704EC2" w:rsidR="00134A70" w:rsidRDefault="00D32CFE" w:rsidP="00430822">
      <w:pPr>
        <w:numPr>
          <w:ilvl w:val="3"/>
          <w:numId w:val="10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jc w:val="both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Oferujemy wykonanie zamówienia </w:t>
      </w:r>
      <w:r w:rsidR="005740D2">
        <w:rPr>
          <w:rFonts w:ascii="Arial" w:hAnsi="Arial" w:cs="Arial"/>
          <w:spacing w:val="-4"/>
          <w:sz w:val="22"/>
        </w:rPr>
        <w:t xml:space="preserve">zgodnie z wymogami zawartymi w </w:t>
      </w:r>
      <w:r w:rsidR="00544E29">
        <w:rPr>
          <w:rFonts w:ascii="Arial" w:hAnsi="Arial" w:cs="Arial"/>
          <w:spacing w:val="-4"/>
          <w:sz w:val="22"/>
        </w:rPr>
        <w:t>Ogłoszeniu</w:t>
      </w:r>
      <w:r w:rsidR="005740D2">
        <w:rPr>
          <w:rFonts w:ascii="Arial" w:hAnsi="Arial" w:cs="Arial"/>
          <w:spacing w:val="-4"/>
          <w:sz w:val="22"/>
        </w:rPr>
        <w:t xml:space="preserve">, </w:t>
      </w:r>
      <w:r w:rsidRPr="004973ED">
        <w:rPr>
          <w:rFonts w:ascii="Arial" w:hAnsi="Arial" w:cs="Arial"/>
          <w:spacing w:val="-4"/>
          <w:sz w:val="22"/>
        </w:rPr>
        <w:t>za cenę</w:t>
      </w:r>
      <w:r w:rsidR="00F01DF1" w:rsidRPr="004973ED">
        <w:rPr>
          <w:rFonts w:ascii="Arial" w:hAnsi="Arial" w:cs="Arial"/>
          <w:spacing w:val="-4"/>
          <w:sz w:val="22"/>
        </w:rPr>
        <w:t xml:space="preserve"> </w:t>
      </w:r>
      <w:r w:rsidR="00A37917" w:rsidRPr="004973ED">
        <w:rPr>
          <w:rFonts w:ascii="Arial" w:hAnsi="Arial" w:cs="Arial"/>
          <w:spacing w:val="-4"/>
          <w:sz w:val="22"/>
        </w:rPr>
        <w:t xml:space="preserve">brutto </w:t>
      </w:r>
      <w:r w:rsidR="001C4ABA">
        <w:rPr>
          <w:rFonts w:ascii="Arial" w:hAnsi="Arial" w:cs="Arial"/>
          <w:spacing w:val="-4"/>
          <w:sz w:val="22"/>
        </w:rPr>
        <w:t xml:space="preserve">………………….. zł, (słownie:…………………………………………………….……………………..) </w:t>
      </w:r>
      <w:r w:rsidR="00A37917" w:rsidRPr="004973ED">
        <w:rPr>
          <w:rFonts w:ascii="Arial" w:hAnsi="Arial" w:cs="Arial"/>
          <w:spacing w:val="-4"/>
          <w:sz w:val="22"/>
        </w:rPr>
        <w:t xml:space="preserve">wyliczoną na podstawie </w:t>
      </w:r>
      <w:r w:rsidR="005740D2">
        <w:rPr>
          <w:rFonts w:ascii="Arial" w:hAnsi="Arial" w:cs="Arial"/>
          <w:spacing w:val="-4"/>
          <w:sz w:val="22"/>
        </w:rPr>
        <w:t xml:space="preserve">Formularza kalkulacji ceny, </w:t>
      </w:r>
      <w:r w:rsidR="001C4ABA">
        <w:rPr>
          <w:rFonts w:ascii="Arial" w:hAnsi="Arial" w:cs="Arial"/>
          <w:spacing w:val="-4"/>
          <w:sz w:val="22"/>
        </w:rPr>
        <w:t>który stanowi</w:t>
      </w:r>
      <w:r w:rsidR="005740D2">
        <w:rPr>
          <w:rFonts w:ascii="Arial" w:hAnsi="Arial" w:cs="Arial"/>
          <w:spacing w:val="-4"/>
          <w:sz w:val="22"/>
        </w:rPr>
        <w:t xml:space="preserve"> załącznik nr </w:t>
      </w:r>
      <w:r w:rsidR="00F50619">
        <w:rPr>
          <w:rFonts w:ascii="Arial" w:hAnsi="Arial" w:cs="Arial"/>
          <w:spacing w:val="-4"/>
          <w:sz w:val="22"/>
        </w:rPr>
        <w:t xml:space="preserve"> </w:t>
      </w:r>
      <w:r w:rsidR="00544E29">
        <w:rPr>
          <w:rFonts w:ascii="Arial" w:hAnsi="Arial" w:cs="Arial"/>
          <w:spacing w:val="-4"/>
          <w:sz w:val="22"/>
        </w:rPr>
        <w:t>……</w:t>
      </w:r>
      <w:r w:rsidR="00F50619">
        <w:rPr>
          <w:rFonts w:ascii="Arial" w:hAnsi="Arial" w:cs="Arial"/>
          <w:spacing w:val="-4"/>
          <w:sz w:val="22"/>
        </w:rPr>
        <w:t xml:space="preserve"> </w:t>
      </w:r>
      <w:r w:rsidR="005740D2">
        <w:rPr>
          <w:rFonts w:ascii="Arial" w:hAnsi="Arial" w:cs="Arial"/>
          <w:spacing w:val="-4"/>
          <w:sz w:val="22"/>
        </w:rPr>
        <w:t xml:space="preserve">do </w:t>
      </w:r>
      <w:r w:rsidR="00544E29">
        <w:rPr>
          <w:rFonts w:ascii="Arial" w:hAnsi="Arial" w:cs="Arial"/>
          <w:spacing w:val="-4"/>
          <w:sz w:val="22"/>
        </w:rPr>
        <w:t>oferty</w:t>
      </w:r>
      <w:r w:rsidR="001C4ABA">
        <w:rPr>
          <w:rFonts w:ascii="Arial" w:hAnsi="Arial" w:cs="Arial"/>
          <w:spacing w:val="-4"/>
          <w:sz w:val="22"/>
        </w:rPr>
        <w:t>,</w:t>
      </w:r>
    </w:p>
    <w:p w14:paraId="200DF344" w14:textId="4A70BA27" w:rsidR="005E7A4C" w:rsidRPr="005E7A4C" w:rsidRDefault="001C4ABA" w:rsidP="00430822">
      <w:pPr>
        <w:numPr>
          <w:ilvl w:val="3"/>
          <w:numId w:val="10"/>
        </w:numPr>
        <w:shd w:val="clear" w:color="auto" w:fill="FFFFFF"/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 xml:space="preserve">Deklaruję </w:t>
      </w:r>
      <w:r w:rsidRPr="0092031F">
        <w:rPr>
          <w:rFonts w:ascii="Arial" w:hAnsi="Arial" w:cs="Arial"/>
          <w:spacing w:val="-4"/>
          <w:sz w:val="22"/>
        </w:rPr>
        <w:t>liczbę obiektów</w:t>
      </w:r>
      <w:r w:rsidR="0092031F">
        <w:rPr>
          <w:rFonts w:ascii="Arial" w:hAnsi="Arial" w:cs="Arial"/>
          <w:spacing w:val="-4"/>
          <w:sz w:val="22"/>
        </w:rPr>
        <w:t xml:space="preserve">, </w:t>
      </w:r>
      <w:r w:rsidR="0092031F">
        <w:rPr>
          <w:rFonts w:ascii="Arial" w:hAnsi="Arial" w:cs="Arial"/>
          <w:spacing w:val="-6"/>
          <w:sz w:val="22"/>
          <w:szCs w:val="24"/>
        </w:rPr>
        <w:t>o których mowa w Opis</w:t>
      </w:r>
      <w:r w:rsidR="001E3036">
        <w:rPr>
          <w:rFonts w:ascii="Arial" w:hAnsi="Arial" w:cs="Arial"/>
          <w:spacing w:val="-6"/>
          <w:sz w:val="22"/>
          <w:szCs w:val="24"/>
        </w:rPr>
        <w:t>ie</w:t>
      </w:r>
      <w:r w:rsidR="0092031F">
        <w:rPr>
          <w:rFonts w:ascii="Arial" w:hAnsi="Arial" w:cs="Arial"/>
          <w:spacing w:val="-6"/>
          <w:sz w:val="22"/>
          <w:szCs w:val="24"/>
        </w:rPr>
        <w:t xml:space="preserve"> Przedmiotu zamówienia, stanowiąc</w:t>
      </w:r>
      <w:r w:rsidR="00D353A3">
        <w:rPr>
          <w:rFonts w:ascii="Arial" w:hAnsi="Arial" w:cs="Arial"/>
          <w:spacing w:val="-6"/>
          <w:sz w:val="22"/>
          <w:szCs w:val="24"/>
        </w:rPr>
        <w:t>ym</w:t>
      </w:r>
      <w:r w:rsidR="0092031F">
        <w:rPr>
          <w:rFonts w:ascii="Arial" w:hAnsi="Arial" w:cs="Arial"/>
          <w:spacing w:val="-6"/>
          <w:sz w:val="22"/>
          <w:szCs w:val="24"/>
        </w:rPr>
        <w:t xml:space="preserve"> załącznik do </w:t>
      </w:r>
      <w:r w:rsidR="00D353A3">
        <w:rPr>
          <w:rFonts w:ascii="Arial" w:hAnsi="Arial" w:cs="Arial"/>
          <w:spacing w:val="-6"/>
          <w:sz w:val="22"/>
          <w:szCs w:val="24"/>
        </w:rPr>
        <w:t>Ogłoszenia</w:t>
      </w:r>
      <w:r w:rsidR="0092031F">
        <w:rPr>
          <w:rFonts w:ascii="Arial" w:hAnsi="Arial" w:cs="Arial"/>
          <w:spacing w:val="-6"/>
          <w:sz w:val="22"/>
          <w:szCs w:val="24"/>
        </w:rPr>
        <w:t>,</w:t>
      </w:r>
      <w:r w:rsidRPr="0092031F">
        <w:rPr>
          <w:rFonts w:ascii="Arial" w:hAnsi="Arial" w:cs="Arial"/>
          <w:spacing w:val="-4"/>
          <w:sz w:val="22"/>
        </w:rPr>
        <w:t xml:space="preserve"> dostępnych</w:t>
      </w:r>
      <w:r>
        <w:rPr>
          <w:rFonts w:ascii="Arial" w:hAnsi="Arial" w:cs="Arial"/>
          <w:spacing w:val="-4"/>
          <w:sz w:val="22"/>
        </w:rPr>
        <w:t xml:space="preserve"> </w:t>
      </w:r>
      <w:r w:rsidR="0092031F">
        <w:rPr>
          <w:rFonts w:ascii="Arial" w:hAnsi="Arial" w:cs="Arial"/>
          <w:spacing w:val="-4"/>
          <w:sz w:val="22"/>
        </w:rPr>
        <w:t xml:space="preserve">dla </w:t>
      </w:r>
      <w:r w:rsidR="00D353A3">
        <w:rPr>
          <w:rFonts w:ascii="Arial" w:hAnsi="Arial" w:cs="Arial"/>
          <w:spacing w:val="-4"/>
          <w:sz w:val="22"/>
        </w:rPr>
        <w:t xml:space="preserve">użytkowników, o których mowa w </w:t>
      </w:r>
      <w:r w:rsidR="001F0991">
        <w:rPr>
          <w:rFonts w:ascii="Arial" w:hAnsi="Arial" w:cs="Arial"/>
          <w:spacing w:val="-4"/>
          <w:sz w:val="22"/>
        </w:rPr>
        <w:t xml:space="preserve">rozdziale II </w:t>
      </w:r>
      <w:r w:rsidR="00D353A3">
        <w:rPr>
          <w:rFonts w:ascii="Arial" w:hAnsi="Arial" w:cs="Arial"/>
          <w:spacing w:val="-4"/>
          <w:sz w:val="22"/>
        </w:rPr>
        <w:t>ust. 2 Opisu przedmiotu zamówienia</w:t>
      </w:r>
      <w:r w:rsidR="0092031F">
        <w:rPr>
          <w:rFonts w:ascii="Arial" w:hAnsi="Arial" w:cs="Arial"/>
          <w:spacing w:val="-4"/>
          <w:sz w:val="22"/>
        </w:rPr>
        <w:t xml:space="preserve"> </w:t>
      </w:r>
      <w:r w:rsidRPr="0092031F">
        <w:rPr>
          <w:rFonts w:ascii="Arial" w:hAnsi="Arial" w:cs="Arial"/>
          <w:spacing w:val="-6"/>
          <w:sz w:val="22"/>
          <w:szCs w:val="24"/>
        </w:rPr>
        <w:t xml:space="preserve">w ramach </w:t>
      </w:r>
      <w:r w:rsidR="0092031F" w:rsidRPr="0092031F">
        <w:rPr>
          <w:rFonts w:ascii="Arial" w:hAnsi="Arial" w:cs="Arial"/>
          <w:spacing w:val="-6"/>
          <w:sz w:val="22"/>
          <w:szCs w:val="24"/>
        </w:rPr>
        <w:t xml:space="preserve">niniejszej </w:t>
      </w:r>
      <w:r w:rsidRPr="0092031F">
        <w:rPr>
          <w:rFonts w:ascii="Arial" w:hAnsi="Arial" w:cs="Arial"/>
          <w:spacing w:val="-6"/>
          <w:sz w:val="22"/>
          <w:szCs w:val="24"/>
        </w:rPr>
        <w:t>oferty na terenie</w:t>
      </w:r>
      <w:r w:rsidR="005E7A4C">
        <w:rPr>
          <w:rFonts w:ascii="Arial" w:hAnsi="Arial" w:cs="Arial"/>
          <w:spacing w:val="-6"/>
          <w:sz w:val="22"/>
          <w:szCs w:val="24"/>
        </w:rPr>
        <w:t>:</w:t>
      </w:r>
      <w:r w:rsidRPr="0092031F">
        <w:rPr>
          <w:rFonts w:ascii="Arial" w:hAnsi="Arial" w:cs="Arial"/>
          <w:spacing w:val="-6"/>
          <w:sz w:val="22"/>
          <w:szCs w:val="24"/>
        </w:rPr>
        <w:t xml:space="preserve"> </w:t>
      </w:r>
    </w:p>
    <w:p w14:paraId="77802E3E" w14:textId="09405C5F" w:rsidR="00AF77EC" w:rsidRPr="00AF77EC" w:rsidRDefault="005E7A4C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6"/>
          <w:sz w:val="22"/>
          <w:szCs w:val="24"/>
        </w:rPr>
      </w:pPr>
      <w:r w:rsidRPr="00AF77EC">
        <w:rPr>
          <w:rFonts w:ascii="Arial" w:hAnsi="Arial" w:cs="Arial"/>
          <w:spacing w:val="-4"/>
          <w:sz w:val="22"/>
        </w:rPr>
        <w:t>Rzeczypospolitej Polskiej</w:t>
      </w:r>
      <w:r w:rsidR="00AF77EC">
        <w:rPr>
          <w:rFonts w:ascii="Arial" w:hAnsi="Arial" w:cs="Arial"/>
          <w:spacing w:val="-4"/>
          <w:sz w:val="22"/>
        </w:rPr>
        <w:t xml:space="preserve">, </w:t>
      </w:r>
      <w:r w:rsidRPr="00AF77EC">
        <w:rPr>
          <w:rFonts w:ascii="Arial" w:hAnsi="Arial" w:cs="Arial"/>
          <w:spacing w:val="-6"/>
          <w:sz w:val="22"/>
          <w:szCs w:val="24"/>
        </w:rPr>
        <w:t xml:space="preserve"> w ilości …………….</w:t>
      </w:r>
    </w:p>
    <w:p w14:paraId="390FF097" w14:textId="77777777" w:rsidR="00AF77EC" w:rsidRPr="00AF77EC" w:rsidRDefault="001C4ABA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4"/>
          <w:sz w:val="22"/>
        </w:rPr>
      </w:pPr>
      <w:r w:rsidRPr="00AF77EC">
        <w:rPr>
          <w:rFonts w:ascii="Arial" w:hAnsi="Arial" w:cs="Arial"/>
          <w:spacing w:val="-6"/>
          <w:sz w:val="22"/>
          <w:szCs w:val="24"/>
        </w:rPr>
        <w:t xml:space="preserve">Bielska-Białej, </w:t>
      </w:r>
      <w:bookmarkStart w:id="2" w:name="_Hlk166134173"/>
      <w:r w:rsidR="0092031F" w:rsidRPr="00AF77EC">
        <w:rPr>
          <w:rFonts w:ascii="Arial" w:hAnsi="Arial" w:cs="Arial"/>
          <w:spacing w:val="-6"/>
          <w:sz w:val="22"/>
          <w:szCs w:val="24"/>
        </w:rPr>
        <w:t>w ilości …………….</w:t>
      </w:r>
      <w:bookmarkEnd w:id="2"/>
    </w:p>
    <w:p w14:paraId="1BF131ED" w14:textId="3CA94BF2" w:rsidR="005E7A4C" w:rsidRDefault="005E7A4C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4"/>
          <w:sz w:val="22"/>
        </w:rPr>
      </w:pPr>
      <w:r w:rsidRPr="00AF77EC">
        <w:rPr>
          <w:rFonts w:ascii="Arial" w:hAnsi="Arial" w:cs="Arial"/>
          <w:spacing w:val="-4"/>
          <w:sz w:val="22"/>
        </w:rPr>
        <w:t>powiatów granic</w:t>
      </w:r>
      <w:r w:rsidR="00AF77EC">
        <w:rPr>
          <w:rFonts w:ascii="Arial" w:hAnsi="Arial" w:cs="Arial"/>
          <w:spacing w:val="-4"/>
          <w:sz w:val="22"/>
        </w:rPr>
        <w:t xml:space="preserve">zących </w:t>
      </w:r>
      <w:r w:rsidR="00430822">
        <w:rPr>
          <w:rFonts w:ascii="Arial" w:hAnsi="Arial" w:cs="Arial"/>
          <w:spacing w:val="-4"/>
          <w:sz w:val="22"/>
        </w:rPr>
        <w:t>tj. bielskiego, cieszyńskiego i żywieckiego</w:t>
      </w:r>
      <w:r w:rsidR="00AF77EC">
        <w:rPr>
          <w:rFonts w:ascii="Arial" w:hAnsi="Arial" w:cs="Arial"/>
          <w:spacing w:val="-4"/>
          <w:sz w:val="22"/>
        </w:rPr>
        <w:t>, w ilości …………..</w:t>
      </w:r>
    </w:p>
    <w:p w14:paraId="1C56EDF8" w14:textId="084637AB" w:rsidR="004D6932" w:rsidRPr="004D6932" w:rsidRDefault="004D6932" w:rsidP="004D6932">
      <w:pPr>
        <w:shd w:val="clear" w:color="auto" w:fill="FFFFFF"/>
        <w:tabs>
          <w:tab w:val="left" w:pos="284"/>
        </w:tabs>
        <w:spacing w:before="120" w:line="360" w:lineRule="auto"/>
        <w:ind w:left="284"/>
        <w:jc w:val="both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lastRenderedPageBreak/>
        <w:t xml:space="preserve">W przypadku nie podania informacji </w:t>
      </w:r>
      <w:r w:rsidR="007E32C6">
        <w:rPr>
          <w:rFonts w:ascii="Arial" w:hAnsi="Arial" w:cs="Arial"/>
          <w:spacing w:val="-4"/>
          <w:sz w:val="22"/>
        </w:rPr>
        <w:t xml:space="preserve">wymaganych </w:t>
      </w:r>
      <w:r>
        <w:rPr>
          <w:rFonts w:ascii="Arial" w:hAnsi="Arial" w:cs="Arial"/>
          <w:spacing w:val="-4"/>
          <w:sz w:val="22"/>
        </w:rPr>
        <w:t>w niniejszym punkcie</w:t>
      </w:r>
      <w:r w:rsidR="007E32C6">
        <w:rPr>
          <w:rFonts w:ascii="Arial" w:hAnsi="Arial" w:cs="Arial"/>
          <w:spacing w:val="-4"/>
          <w:sz w:val="22"/>
        </w:rPr>
        <w:t xml:space="preserve">, lub </w:t>
      </w:r>
      <w:r w:rsidR="00557B14">
        <w:rPr>
          <w:rFonts w:ascii="Arial" w:hAnsi="Arial" w:cs="Arial"/>
          <w:spacing w:val="-4"/>
          <w:sz w:val="22"/>
        </w:rPr>
        <w:t>zaoferowana przez Wykonawcę mniejszej liczby dostępnych obiektów niż wymagana przez Zamawiającego</w:t>
      </w:r>
      <w:r w:rsidR="00AA3C2A">
        <w:rPr>
          <w:rFonts w:ascii="Arial" w:hAnsi="Arial" w:cs="Arial"/>
          <w:spacing w:val="-4"/>
          <w:sz w:val="22"/>
        </w:rPr>
        <w:t>, wówczas</w:t>
      </w:r>
      <w:r w:rsidR="00557B14">
        <w:rPr>
          <w:rFonts w:ascii="Arial" w:hAnsi="Arial" w:cs="Arial"/>
          <w:spacing w:val="-4"/>
          <w:sz w:val="22"/>
        </w:rPr>
        <w:t xml:space="preserve"> </w:t>
      </w:r>
      <w:r>
        <w:rPr>
          <w:rFonts w:ascii="Arial" w:hAnsi="Arial" w:cs="Arial"/>
          <w:spacing w:val="-4"/>
          <w:sz w:val="22"/>
        </w:rPr>
        <w:t>oferta zostanie odrzucona z postępowania jako niezgodna z warunkami zamówienia</w:t>
      </w:r>
      <w:r w:rsidR="00D31298">
        <w:rPr>
          <w:rFonts w:ascii="Arial" w:hAnsi="Arial" w:cs="Arial"/>
          <w:spacing w:val="-4"/>
          <w:sz w:val="22"/>
        </w:rPr>
        <w:t xml:space="preserve"> lub </w:t>
      </w:r>
      <w:r>
        <w:rPr>
          <w:rFonts w:ascii="Arial" w:hAnsi="Arial" w:cs="Arial"/>
          <w:spacing w:val="-4"/>
          <w:sz w:val="22"/>
        </w:rPr>
        <w:t>.</w:t>
      </w:r>
    </w:p>
    <w:p w14:paraId="09951B31" w14:textId="5B02E82A" w:rsidR="00976A01" w:rsidRPr="004973ED" w:rsidRDefault="0070123A" w:rsidP="001F0991">
      <w:pPr>
        <w:numPr>
          <w:ilvl w:val="3"/>
          <w:numId w:val="10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:</w:t>
      </w:r>
    </w:p>
    <w:p w14:paraId="3840DFF9" w14:textId="1B22E036" w:rsidR="0070123A" w:rsidRPr="004973ED" w:rsidRDefault="0070123A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 w:rsidR="00ED6D82"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wytycznych zawartych w</w:t>
      </w:r>
      <w:r w:rsidR="00134A70" w:rsidRPr="004973ED">
        <w:rPr>
          <w:rFonts w:ascii="Arial" w:hAnsi="Arial" w:cs="Arial"/>
          <w:spacing w:val="-10"/>
          <w:sz w:val="22"/>
          <w:szCs w:val="24"/>
        </w:rPr>
        <w:t> 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ogłoszeniu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</w:t>
      </w:r>
      <w:r w:rsidR="00ED6D82"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2BDD1DA3" w14:textId="7FA5D1B2" w:rsidR="00042EF4" w:rsidRPr="004973ED" w:rsidRDefault="002A442B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="009A166B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5CC6C94F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Wykonawca posiada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5125C665" w14:textId="0D1757BB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</w:t>
      </w:r>
      <w:r w:rsidR="00903CEB">
        <w:rPr>
          <w:rFonts w:ascii="Arial" w:hAnsi="Arial" w:cs="Arial"/>
          <w:color w:val="000000"/>
          <w:spacing w:val="-4"/>
          <w:sz w:val="22"/>
          <w:szCs w:val="24"/>
        </w:rPr>
        <w:t>niniejszym Ogłoszeniu i załącznikach do niego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>,</w:t>
      </w:r>
    </w:p>
    <w:p w14:paraId="313903B5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7350099F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608E14EB" w14:textId="77777777" w:rsidR="00CD2A11" w:rsidRPr="009D2EDC" w:rsidRDefault="00CD2A11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1C333AAE" w14:textId="745EF35C" w:rsidR="009D2EDC" w:rsidRPr="009D2EDC" w:rsidRDefault="009D2EDC" w:rsidP="009D2EDC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9D2EDC">
        <w:rPr>
          <w:rFonts w:ascii="Arial" w:hAnsi="Arial" w:cs="Arial"/>
          <w:color w:val="000000"/>
          <w:sz w:val="22"/>
          <w:szCs w:val="22"/>
        </w:rPr>
        <w:t xml:space="preserve">spełniłem (-liśmy) / spełniłem (-liśmy)* </w:t>
      </w:r>
      <w:r w:rsidRPr="009D2EDC">
        <w:rPr>
          <w:rFonts w:ascii="Arial" w:hAnsi="Arial" w:cs="Arial"/>
          <w:sz w:val="22"/>
          <w:szCs w:val="22"/>
        </w:rPr>
        <w:t xml:space="preserve"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pozyskaliśmy w celu ubiegania się o udzielenie zamówienia publicznego w niniejszym postępowaniu </w:t>
      </w:r>
    </w:p>
    <w:p w14:paraId="3CD86020" w14:textId="1A2F349D" w:rsidR="007254AA" w:rsidRPr="004973ED" w:rsidRDefault="009D2EDC" w:rsidP="002E33B6">
      <w:pPr>
        <w:spacing w:before="120" w:line="276" w:lineRule="auto"/>
        <w:ind w:left="709"/>
        <w:jc w:val="both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t xml:space="preserve">*) </w:t>
      </w:r>
      <w:r w:rsidR="002E33B6">
        <w:rPr>
          <w:rFonts w:ascii="Arial" w:hAnsi="Arial" w:cs="Arial"/>
          <w:spacing w:val="-6"/>
          <w:sz w:val="22"/>
          <w:szCs w:val="24"/>
        </w:rPr>
        <w:t>wykreślić niewłaściwe</w:t>
      </w:r>
    </w:p>
    <w:p w14:paraId="53EC7979" w14:textId="77777777" w:rsidR="00F16D0A" w:rsidRPr="004973ED" w:rsidRDefault="00F16D0A" w:rsidP="002E33B6">
      <w:pPr>
        <w:numPr>
          <w:ilvl w:val="3"/>
          <w:numId w:val="56"/>
        </w:numPr>
        <w:tabs>
          <w:tab w:val="left" w:pos="284"/>
          <w:tab w:val="left" w:pos="1418"/>
        </w:tabs>
        <w:spacing w:before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</w:t>
      </w:r>
      <w:r w:rsidR="00831FF2" w:rsidRPr="004973ED">
        <w:rPr>
          <w:rFonts w:ascii="Arial" w:hAnsi="Arial" w:cs="Arial"/>
          <w:spacing w:val="-6"/>
          <w:sz w:val="22"/>
        </w:rPr>
        <w:t> </w:t>
      </w:r>
    </w:p>
    <w:p w14:paraId="31FD0C98" w14:textId="77777777" w:rsidR="00F16D0A" w:rsidRPr="004973ED" w:rsidRDefault="00F16D0A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53D903CD" w14:textId="77777777" w:rsidR="00F16D0A" w:rsidRPr="004973ED" w:rsidRDefault="00F16D0A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3BF98AD0" w14:textId="77777777" w:rsidR="00CD2A11" w:rsidRPr="004973ED" w:rsidRDefault="00F16D0A" w:rsidP="00430822">
      <w:pPr>
        <w:numPr>
          <w:ilvl w:val="3"/>
          <w:numId w:val="56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</w:t>
      </w:r>
      <w:r w:rsidR="00887012" w:rsidRPr="004973ED">
        <w:rPr>
          <w:rFonts w:ascii="Arial" w:hAnsi="Arial" w:cs="Arial"/>
          <w:bCs/>
          <w:sz w:val="22"/>
          <w:szCs w:val="24"/>
        </w:rPr>
        <w:t xml:space="preserve"> (-</w:t>
      </w:r>
      <w:r w:rsidRPr="004973ED">
        <w:rPr>
          <w:rFonts w:ascii="Arial" w:hAnsi="Arial" w:cs="Arial"/>
          <w:bCs/>
          <w:sz w:val="22"/>
          <w:szCs w:val="24"/>
        </w:rPr>
        <w:t>y</w:t>
      </w:r>
      <w:r w:rsidR="00887012" w:rsidRPr="004973ED">
        <w:rPr>
          <w:rFonts w:ascii="Arial" w:hAnsi="Arial" w:cs="Arial"/>
          <w:bCs/>
          <w:sz w:val="22"/>
          <w:szCs w:val="24"/>
        </w:rPr>
        <w:t>)</w:t>
      </w:r>
      <w:r w:rsidRPr="004973ED">
        <w:rPr>
          <w:rFonts w:ascii="Arial" w:hAnsi="Arial" w:cs="Arial"/>
          <w:bCs/>
          <w:sz w:val="22"/>
          <w:szCs w:val="24"/>
        </w:rPr>
        <w:t xml:space="preserve">, że </w:t>
      </w:r>
      <w:r w:rsidR="00CC0681" w:rsidRPr="004973ED">
        <w:rPr>
          <w:rFonts w:ascii="Arial" w:hAnsi="Arial" w:cs="Arial"/>
          <w:bCs/>
          <w:sz w:val="22"/>
          <w:szCs w:val="24"/>
        </w:rPr>
        <w:t xml:space="preserve">wskazany wyżej </w:t>
      </w:r>
      <w:r w:rsidRPr="004973ED">
        <w:rPr>
          <w:rFonts w:ascii="Arial" w:hAnsi="Arial" w:cs="Arial"/>
          <w:bCs/>
          <w:sz w:val="22"/>
          <w:szCs w:val="24"/>
        </w:rPr>
        <w:t>numer rac</w:t>
      </w:r>
      <w:r w:rsidR="00D748FB" w:rsidRPr="004973ED">
        <w:rPr>
          <w:rFonts w:ascii="Arial" w:hAnsi="Arial" w:cs="Arial"/>
          <w:bCs/>
          <w:sz w:val="22"/>
          <w:szCs w:val="24"/>
        </w:rPr>
        <w:t>hunku bankowego</w:t>
      </w:r>
      <w:r w:rsidR="00CD2A11" w:rsidRPr="004973ED">
        <w:rPr>
          <w:rFonts w:ascii="Arial" w:hAnsi="Arial" w:cs="Arial"/>
          <w:bCs/>
          <w:sz w:val="22"/>
          <w:szCs w:val="24"/>
        </w:rPr>
        <w:t xml:space="preserve"> do realizowania płatności jest rachunkiem rozliczeniowym, wyodrębnionym dla celów prowadzenia działalności gospodarczej, do którego został wyodrębniony rachunek VAT.</w:t>
      </w:r>
    </w:p>
    <w:p w14:paraId="6F4F1724" w14:textId="7808F04F" w:rsidR="00A74D02" w:rsidRPr="002576F0" w:rsidRDefault="00075707" w:rsidP="00430822">
      <w:pPr>
        <w:numPr>
          <w:ilvl w:val="3"/>
          <w:numId w:val="56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</w:t>
      </w:r>
      <w:r w:rsidR="00C55640">
        <w:rPr>
          <w:rFonts w:ascii="Arial" w:hAnsi="Arial" w:cs="Arial"/>
          <w:spacing w:val="-4"/>
          <w:sz w:val="22"/>
          <w:szCs w:val="24"/>
        </w:rPr>
        <w:t>Ogłoszeniu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tj. </w:t>
      </w:r>
      <w:r w:rsidR="00352C3D"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169EA05A" w14:textId="77777777" w:rsidR="002576F0" w:rsidRPr="002576F0" w:rsidRDefault="002576F0" w:rsidP="002576F0">
      <w:pPr>
        <w:numPr>
          <w:ilvl w:val="3"/>
          <w:numId w:val="56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2576F0">
        <w:rPr>
          <w:rFonts w:ascii="Arial" w:hAnsi="Arial" w:cs="Arial"/>
          <w:color w:val="000000"/>
          <w:sz w:val="22"/>
          <w:szCs w:val="22"/>
        </w:rPr>
        <w:t xml:space="preserve">Pod groźbą odpowiedzialności karnej oświadczam (-y), że załączone do oferty dokumenty opisują stan prawny i faktyczny, aktualny na dzień składania ofert. </w:t>
      </w:r>
    </w:p>
    <w:p w14:paraId="1A3AC58C" w14:textId="3063184C" w:rsidR="009A166B" w:rsidRPr="004973ED" w:rsidRDefault="0088563D" w:rsidP="00430822">
      <w:pPr>
        <w:numPr>
          <w:ilvl w:val="3"/>
          <w:numId w:val="56"/>
        </w:numPr>
        <w:spacing w:before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</w:t>
      </w:r>
      <w:r w:rsidR="002576F0">
        <w:rPr>
          <w:rFonts w:ascii="Arial" w:hAnsi="Arial" w:cs="Arial"/>
          <w:spacing w:val="-6"/>
          <w:sz w:val="22"/>
        </w:rPr>
        <w:t xml:space="preserve">w postępowaniu </w:t>
      </w:r>
      <w:r w:rsidRPr="004973ED">
        <w:rPr>
          <w:rFonts w:ascii="Arial" w:hAnsi="Arial" w:cs="Arial"/>
          <w:spacing w:val="-6"/>
          <w:sz w:val="22"/>
        </w:rPr>
        <w:t xml:space="preserve">należy </w:t>
      </w:r>
      <w:r w:rsidR="00C55640">
        <w:rPr>
          <w:rFonts w:ascii="Arial" w:hAnsi="Arial" w:cs="Arial"/>
          <w:spacing w:val="-6"/>
          <w:sz w:val="22"/>
        </w:rPr>
        <w:t>kierować na adres</w:t>
      </w:r>
      <w:r w:rsidR="009A166B" w:rsidRPr="004973ED">
        <w:rPr>
          <w:rFonts w:ascii="Arial" w:hAnsi="Arial" w:cs="Arial"/>
          <w:spacing w:val="-6"/>
          <w:sz w:val="22"/>
        </w:rPr>
        <w:t xml:space="preserve"> </w:t>
      </w:r>
      <w:r w:rsidR="009A166B" w:rsidRPr="004973ED">
        <w:rPr>
          <w:rFonts w:ascii="Arial" w:hAnsi="Arial" w:cs="Arial"/>
          <w:sz w:val="22"/>
        </w:rPr>
        <w:t>poczt</w:t>
      </w:r>
      <w:r w:rsidR="00C55640">
        <w:rPr>
          <w:rFonts w:ascii="Arial" w:hAnsi="Arial" w:cs="Arial"/>
          <w:sz w:val="22"/>
        </w:rPr>
        <w:t>y</w:t>
      </w:r>
      <w:r w:rsidR="009A166B" w:rsidRPr="004973ED">
        <w:rPr>
          <w:rFonts w:ascii="Arial" w:hAnsi="Arial" w:cs="Arial"/>
          <w:sz w:val="22"/>
        </w:rPr>
        <w:t xml:space="preserve"> elektroniczn</w:t>
      </w:r>
      <w:r w:rsidR="00C55640">
        <w:rPr>
          <w:rFonts w:ascii="Arial" w:hAnsi="Arial" w:cs="Arial"/>
          <w:sz w:val="22"/>
        </w:rPr>
        <w:t>ej</w:t>
      </w:r>
      <w:r w:rsidR="002576F0">
        <w:rPr>
          <w:rFonts w:ascii="Arial" w:hAnsi="Arial" w:cs="Arial"/>
          <w:sz w:val="22"/>
        </w:rPr>
        <w:t>:</w:t>
      </w:r>
    </w:p>
    <w:p w14:paraId="711DC59B" w14:textId="65295E7D" w:rsidR="0088563D" w:rsidRPr="004973ED" w:rsidRDefault="009A166B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lastRenderedPageBreak/>
        <w:t>...........................................................................................................</w:t>
      </w:r>
      <w:r w:rsidR="003804C3" w:rsidRPr="004973ED">
        <w:rPr>
          <w:rFonts w:ascii="Arial" w:hAnsi="Arial" w:cs="Arial"/>
          <w:sz w:val="22"/>
        </w:rPr>
        <w:t>................</w:t>
      </w:r>
      <w:r w:rsidRPr="004973ED">
        <w:rPr>
          <w:rFonts w:ascii="Arial" w:hAnsi="Arial" w:cs="Arial"/>
          <w:sz w:val="22"/>
        </w:rPr>
        <w:t>........</w:t>
      </w:r>
      <w:r w:rsidR="00C56C5F" w:rsidRPr="004973ED">
        <w:rPr>
          <w:rFonts w:ascii="Arial" w:hAnsi="Arial" w:cs="Arial"/>
          <w:sz w:val="22"/>
        </w:rPr>
        <w:t>..</w:t>
      </w:r>
      <w:r w:rsidRPr="004973ED">
        <w:rPr>
          <w:rFonts w:ascii="Arial" w:hAnsi="Arial" w:cs="Arial"/>
          <w:sz w:val="22"/>
        </w:rPr>
        <w:t>.....................</w:t>
      </w:r>
    </w:p>
    <w:p w14:paraId="1E32ACDE" w14:textId="77777777" w:rsidR="00F16D0A" w:rsidRPr="004973ED" w:rsidRDefault="00F16D0A" w:rsidP="00430822">
      <w:pPr>
        <w:numPr>
          <w:ilvl w:val="3"/>
          <w:numId w:val="56"/>
        </w:numPr>
        <w:tabs>
          <w:tab w:val="left" w:pos="426"/>
        </w:tabs>
        <w:spacing w:before="120" w:line="276" w:lineRule="auto"/>
        <w:ind w:hanging="2236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191E874F" w14:textId="38F56E44" w:rsidR="00F16D0A" w:rsidRPr="004973ED" w:rsidRDefault="00F16D0A" w:rsidP="00430822">
      <w:pPr>
        <w:spacing w:before="120" w:line="276" w:lineRule="auto"/>
        <w:ind w:right="-1" w:firstLine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………</w:t>
      </w:r>
      <w:r w:rsidR="00A03F84" w:rsidRPr="004973ED">
        <w:rPr>
          <w:rFonts w:ascii="Arial" w:hAnsi="Arial" w:cs="Arial"/>
          <w:spacing w:val="-6"/>
          <w:sz w:val="22"/>
        </w:rPr>
        <w:t>..................................................</w:t>
      </w:r>
      <w:r w:rsidR="00F70D37" w:rsidRPr="004973ED">
        <w:rPr>
          <w:rFonts w:ascii="Arial" w:hAnsi="Arial" w:cs="Arial"/>
          <w:spacing w:val="-6"/>
          <w:sz w:val="22"/>
        </w:rPr>
        <w:t>........</w:t>
      </w:r>
      <w:r w:rsidR="00A03F84" w:rsidRPr="004973ED">
        <w:rPr>
          <w:rFonts w:ascii="Arial" w:hAnsi="Arial" w:cs="Arial"/>
          <w:spacing w:val="-6"/>
          <w:sz w:val="22"/>
        </w:rPr>
        <w:t>.</w:t>
      </w:r>
      <w:r w:rsidR="00F70D37" w:rsidRPr="004973ED">
        <w:rPr>
          <w:rFonts w:ascii="Arial" w:hAnsi="Arial" w:cs="Arial"/>
          <w:spacing w:val="-6"/>
          <w:sz w:val="22"/>
        </w:rPr>
        <w:t xml:space="preserve">, </w:t>
      </w:r>
      <w:r w:rsidRPr="004973ED">
        <w:rPr>
          <w:rFonts w:ascii="Arial" w:hAnsi="Arial" w:cs="Arial"/>
          <w:spacing w:val="-6"/>
          <w:sz w:val="22"/>
        </w:rPr>
        <w:t xml:space="preserve">tel. </w:t>
      </w:r>
      <w:r w:rsidR="00A03F84" w:rsidRPr="004973ED">
        <w:rPr>
          <w:rFonts w:ascii="Arial" w:hAnsi="Arial" w:cs="Arial"/>
          <w:spacing w:val="-6"/>
          <w:sz w:val="22"/>
        </w:rPr>
        <w:t>.........</w:t>
      </w:r>
      <w:r w:rsidR="00F70D37" w:rsidRPr="004973ED">
        <w:rPr>
          <w:rFonts w:ascii="Arial" w:hAnsi="Arial" w:cs="Arial"/>
          <w:spacing w:val="-6"/>
          <w:sz w:val="22"/>
        </w:rPr>
        <w:t>.........</w:t>
      </w:r>
      <w:r w:rsidR="00A03F84" w:rsidRPr="004973ED">
        <w:rPr>
          <w:rFonts w:ascii="Arial" w:hAnsi="Arial" w:cs="Arial"/>
          <w:spacing w:val="-6"/>
          <w:sz w:val="22"/>
        </w:rPr>
        <w:t>.......................</w:t>
      </w:r>
      <w:r w:rsidR="00F70D37" w:rsidRPr="004973ED">
        <w:rPr>
          <w:rFonts w:ascii="Arial" w:hAnsi="Arial" w:cs="Arial"/>
          <w:spacing w:val="-6"/>
          <w:sz w:val="22"/>
        </w:rPr>
        <w:t xml:space="preserve">, </w:t>
      </w:r>
      <w:r w:rsidRPr="004973ED">
        <w:rPr>
          <w:rFonts w:ascii="Arial" w:hAnsi="Arial" w:cs="Arial"/>
          <w:spacing w:val="-6"/>
          <w:sz w:val="22"/>
        </w:rPr>
        <w:t xml:space="preserve">e-mail: </w:t>
      </w:r>
      <w:r w:rsidR="00DF4D07">
        <w:rPr>
          <w:rFonts w:ascii="Arial" w:hAnsi="Arial" w:cs="Arial"/>
          <w:spacing w:val="-6"/>
          <w:sz w:val="22"/>
        </w:rPr>
        <w:t>……………………..</w:t>
      </w:r>
    </w:p>
    <w:p w14:paraId="4339A031" w14:textId="77777777" w:rsidR="00CC0681" w:rsidRPr="004973ED" w:rsidRDefault="00CC0681" w:rsidP="00430822">
      <w:pPr>
        <w:spacing w:line="276" w:lineRule="auto"/>
        <w:ind w:right="-569"/>
        <w:jc w:val="both"/>
        <w:rPr>
          <w:rFonts w:ascii="Arial" w:hAnsi="Arial" w:cs="Arial"/>
          <w:spacing w:val="-6"/>
          <w:sz w:val="22"/>
        </w:rPr>
      </w:pPr>
    </w:p>
    <w:p w14:paraId="14C33E03" w14:textId="47A7CDA3" w:rsidR="00F16D0A" w:rsidRPr="004973ED" w:rsidRDefault="00F16D0A" w:rsidP="00430822">
      <w:pPr>
        <w:numPr>
          <w:ilvl w:val="3"/>
          <w:numId w:val="56"/>
        </w:numPr>
        <w:tabs>
          <w:tab w:val="left" w:pos="426"/>
        </w:tabs>
        <w:spacing w:line="276" w:lineRule="auto"/>
        <w:ind w:right="-1" w:hanging="2236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212EB423" w14:textId="77777777" w:rsidR="00F16D0A" w:rsidRPr="004973ED" w:rsidRDefault="00F16D0A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7C15B4A" w14:textId="77777777" w:rsidR="00F16D0A" w:rsidRDefault="00F16D0A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2F6D8473" w14:textId="7FB9BB7C" w:rsidR="004D14E6" w:rsidRDefault="004D14E6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670F1E" w14:textId="6D8049CC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</w:t>
      </w:r>
    </w:p>
    <w:p w14:paraId="181A6B1B" w14:textId="469A36EE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p w14:paraId="3F8B14F1" w14:textId="049CCED1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p w14:paraId="1A649510" w14:textId="586D9789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Y="2056"/>
        <w:tblW w:w="0" w:type="auto"/>
        <w:tblLayout w:type="fixed"/>
        <w:tblLook w:val="04A0" w:firstRow="1" w:lastRow="0" w:firstColumn="1" w:lastColumn="0" w:noHBand="0" w:noVBand="1"/>
      </w:tblPr>
      <w:tblGrid>
        <w:gridCol w:w="4327"/>
        <w:gridCol w:w="283"/>
        <w:gridCol w:w="4891"/>
      </w:tblGrid>
      <w:tr w:rsidR="00F40284" w:rsidRPr="004973ED" w14:paraId="1DECC544" w14:textId="77777777" w:rsidTr="00F40284">
        <w:tc>
          <w:tcPr>
            <w:tcW w:w="4327" w:type="dxa"/>
          </w:tcPr>
          <w:p w14:paraId="73DFDC6D" w14:textId="77777777" w:rsidR="00F40284" w:rsidRPr="004973ED" w:rsidRDefault="00F40284" w:rsidP="00430822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jc w:val="both"/>
              <w:rPr>
                <w:rFonts w:ascii="Arial" w:hAnsi="Arial" w:cs="Arial"/>
                <w:spacing w:val="-6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..................................................</w:t>
            </w:r>
          </w:p>
          <w:p w14:paraId="6E182DB7" w14:textId="77777777" w:rsidR="00F40284" w:rsidRPr="004973ED" w:rsidRDefault="00F40284" w:rsidP="00430822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jc w:val="both"/>
              <w:rPr>
                <w:rFonts w:ascii="Arial" w:hAnsi="Arial" w:cs="Arial"/>
                <w:i/>
                <w:spacing w:val="-6"/>
                <w:sz w:val="22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/data/</w:t>
            </w:r>
          </w:p>
        </w:tc>
        <w:tc>
          <w:tcPr>
            <w:tcW w:w="283" w:type="dxa"/>
          </w:tcPr>
          <w:p w14:paraId="309EC9E1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b/>
                <w:spacing w:val="-6"/>
                <w:sz w:val="22"/>
                <w:szCs w:val="24"/>
              </w:rPr>
            </w:pPr>
          </w:p>
        </w:tc>
        <w:tc>
          <w:tcPr>
            <w:tcW w:w="4891" w:type="dxa"/>
          </w:tcPr>
          <w:p w14:paraId="56B39514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spacing w:val="-6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....................................................................................</w:t>
            </w:r>
          </w:p>
          <w:p w14:paraId="426B0006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b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18"/>
              </w:rPr>
              <w:t>/</w:t>
            </w:r>
            <w:r w:rsidRPr="004973ED">
              <w:rPr>
                <w:rFonts w:ascii="Arial" w:hAnsi="Arial" w:cs="Arial"/>
                <w:i/>
                <w:spacing w:val="-6"/>
                <w:sz w:val="18"/>
              </w:rPr>
              <w:t>podpis Wykonawcy/</w:t>
            </w:r>
          </w:p>
        </w:tc>
      </w:tr>
    </w:tbl>
    <w:p w14:paraId="44A8CED3" w14:textId="5FD17964" w:rsidR="00F83D35" w:rsidRDefault="00F83D35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7257954B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26F2F133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3788F963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1866528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05F529D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40D0E10E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FB0B3E5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5A03E1CA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4C8A6576" w14:textId="0754F90F" w:rsidR="00750067" w:rsidRDefault="00750067">
      <w:pPr>
        <w:rPr>
          <w:rFonts w:ascii="Arial" w:hAnsi="Arial" w:cs="Arial"/>
          <w:i/>
          <w:spacing w:val="-4"/>
          <w:sz w:val="20"/>
          <w:szCs w:val="22"/>
        </w:rPr>
      </w:pPr>
      <w:r>
        <w:rPr>
          <w:rFonts w:ascii="Arial" w:hAnsi="Arial" w:cs="Arial"/>
          <w:i/>
          <w:spacing w:val="-4"/>
          <w:sz w:val="20"/>
          <w:szCs w:val="22"/>
        </w:rPr>
        <w:br w:type="page"/>
      </w:r>
    </w:p>
    <w:p w14:paraId="105DCEFD" w14:textId="303BE999" w:rsidR="00750067" w:rsidRPr="00596525" w:rsidRDefault="00750067" w:rsidP="0075006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596525">
        <w:rPr>
          <w:rFonts w:ascii="Arial" w:hAnsi="Arial" w:cs="Arial"/>
          <w:iCs/>
          <w:spacing w:val="-6"/>
          <w:sz w:val="20"/>
          <w:szCs w:val="22"/>
        </w:rPr>
        <w:lastRenderedPageBreak/>
        <w:t>Postępowanie nr DZ/24/037/DS:</w:t>
      </w:r>
    </w:p>
    <w:p w14:paraId="79DA8178" w14:textId="7D863DA3" w:rsidR="00750067" w:rsidRPr="00596525" w:rsidRDefault="00750067" w:rsidP="00596525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596525">
        <w:rPr>
          <w:rFonts w:ascii="Arial" w:hAnsi="Arial" w:cs="Arial"/>
          <w:bCs/>
          <w:iCs/>
          <w:spacing w:val="-4"/>
          <w:sz w:val="20"/>
          <w:szCs w:val="22"/>
        </w:rPr>
        <w:t xml:space="preserve">załącznik nr </w:t>
      </w:r>
      <w:r w:rsidRPr="00596525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4EA5D653" w14:textId="77777777" w:rsidR="00750067" w:rsidRPr="004973ED" w:rsidRDefault="00750067" w:rsidP="00750067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4B1C0033" w14:textId="369C483C" w:rsidR="00750067" w:rsidRPr="004973ED" w:rsidRDefault="00750067" w:rsidP="00750067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>składane w postępowaniu nr DZ/24/0</w:t>
      </w:r>
      <w:r>
        <w:rPr>
          <w:rFonts w:ascii="Arial" w:hAnsi="Arial" w:cs="Arial"/>
          <w:bCs/>
          <w:spacing w:val="-6"/>
          <w:sz w:val="22"/>
        </w:rPr>
        <w:t>37</w:t>
      </w:r>
      <w:r w:rsidRPr="004973ED">
        <w:rPr>
          <w:rFonts w:ascii="Arial" w:hAnsi="Arial" w:cs="Arial"/>
          <w:bCs/>
          <w:spacing w:val="-6"/>
          <w:sz w:val="22"/>
        </w:rPr>
        <w:t>/</w:t>
      </w:r>
      <w:r>
        <w:rPr>
          <w:rFonts w:ascii="Arial" w:hAnsi="Arial" w:cs="Arial"/>
          <w:bCs/>
          <w:spacing w:val="-6"/>
          <w:sz w:val="22"/>
        </w:rPr>
        <w:t>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0C407A66" w14:textId="78BE9506" w:rsidR="00750067" w:rsidRPr="004973ED" w:rsidRDefault="00750067" w:rsidP="00750067">
      <w:pPr>
        <w:spacing w:before="120" w:line="276" w:lineRule="auto"/>
        <w:rPr>
          <w:rFonts w:ascii="Arial" w:hAnsi="Arial" w:cs="Arial"/>
          <w:b/>
          <w:spacing w:val="-4"/>
          <w:sz w:val="20"/>
          <w:szCs w:val="22"/>
        </w:rPr>
      </w:pPr>
      <w:r w:rsidRPr="004973ED">
        <w:rPr>
          <w:rFonts w:ascii="Arial" w:hAnsi="Arial" w:cs="Arial"/>
          <w:b/>
          <w:spacing w:val="-6"/>
          <w:sz w:val="20"/>
          <w:szCs w:val="22"/>
        </w:rPr>
        <w:t>„</w:t>
      </w:r>
      <w:r>
        <w:rPr>
          <w:rFonts w:ascii="Arial" w:hAnsi="Arial" w:cs="Arial"/>
          <w:b/>
          <w:spacing w:val="-6"/>
          <w:szCs w:val="22"/>
        </w:rPr>
        <w:t>Ś</w:t>
      </w:r>
      <w:r w:rsidRPr="001E3036">
        <w:rPr>
          <w:rFonts w:ascii="Arial" w:hAnsi="Arial" w:cs="Arial"/>
          <w:b/>
          <w:bCs/>
          <w:sz w:val="22"/>
          <w:szCs w:val="22"/>
        </w:rPr>
        <w:t xml:space="preserve">wiadczenie </w:t>
      </w:r>
      <w:r>
        <w:rPr>
          <w:rFonts w:ascii="Arial" w:hAnsi="Arial" w:cs="Arial"/>
          <w:b/>
          <w:bCs/>
          <w:sz w:val="22"/>
          <w:szCs w:val="22"/>
        </w:rPr>
        <w:t xml:space="preserve">dostępu do </w:t>
      </w:r>
      <w:r w:rsidRPr="001E3036">
        <w:rPr>
          <w:rFonts w:ascii="Arial" w:hAnsi="Arial" w:cs="Arial"/>
          <w:b/>
          <w:bCs/>
          <w:sz w:val="22"/>
          <w:szCs w:val="22"/>
        </w:rPr>
        <w:t xml:space="preserve">usług sportowych i rekreacyjnych na podstawie kart abonamentowych dla pracowników </w:t>
      </w:r>
      <w:r>
        <w:rPr>
          <w:rFonts w:ascii="Arial" w:hAnsi="Arial" w:cs="Arial"/>
          <w:b/>
          <w:bCs/>
          <w:sz w:val="22"/>
          <w:szCs w:val="22"/>
        </w:rPr>
        <w:t>ZGM w Bielsku-Białej</w:t>
      </w:r>
      <w:r w:rsidRPr="001E3036">
        <w:rPr>
          <w:rFonts w:ascii="Arial" w:hAnsi="Arial" w:cs="Arial"/>
          <w:b/>
          <w:bCs/>
          <w:sz w:val="22"/>
          <w:szCs w:val="22"/>
        </w:rPr>
        <w:t>, dzieci pracowników oraz osób towarzyszących</w:t>
      </w:r>
      <w:r w:rsidRPr="004973ED">
        <w:rPr>
          <w:rFonts w:ascii="Arial" w:hAnsi="Arial" w:cs="Arial"/>
          <w:b/>
          <w:spacing w:val="-4"/>
          <w:sz w:val="20"/>
          <w:szCs w:val="22"/>
        </w:rPr>
        <w:t>”</w:t>
      </w:r>
    </w:p>
    <w:p w14:paraId="20A454AD" w14:textId="77777777" w:rsidR="00750067" w:rsidRPr="004973ED" w:rsidRDefault="00750067" w:rsidP="00750067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5B513E79" w14:textId="77777777" w:rsidR="00750067" w:rsidRPr="004973ED" w:rsidRDefault="00750067" w:rsidP="0075006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6D688B0" w14:textId="77777777" w:rsidR="00750067" w:rsidRPr="004973ED" w:rsidRDefault="00750067" w:rsidP="0075006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7F46B4E1" w14:textId="77777777" w:rsidR="00750067" w:rsidRPr="004973ED" w:rsidRDefault="00750067" w:rsidP="0075006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6961FFC" w14:textId="77777777" w:rsidR="00750067" w:rsidRPr="004973ED" w:rsidRDefault="00750067" w:rsidP="0075006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5855F750" w14:textId="77777777" w:rsidR="00750067" w:rsidRPr="004973ED" w:rsidRDefault="00750067" w:rsidP="0075006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74FDA00F" w14:textId="07F85855" w:rsidR="00750067" w:rsidRPr="004973ED" w:rsidRDefault="00750067" w:rsidP="0075006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</w:t>
      </w:r>
      <w:r>
        <w:rPr>
          <w:rFonts w:ascii="Arial" w:hAnsi="Arial" w:cs="Arial"/>
          <w:spacing w:val="-4"/>
          <w:sz w:val="22"/>
          <w:szCs w:val="24"/>
        </w:rPr>
        <w:t xml:space="preserve"> (-y)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, świadomy </w:t>
      </w:r>
      <w:r>
        <w:rPr>
          <w:rFonts w:ascii="Arial" w:hAnsi="Arial" w:cs="Arial"/>
          <w:spacing w:val="-4"/>
          <w:sz w:val="22"/>
          <w:szCs w:val="24"/>
        </w:rPr>
        <w:t>(-i)</w:t>
      </w:r>
      <w:r w:rsidRPr="004973ED">
        <w:rPr>
          <w:rFonts w:ascii="Arial" w:hAnsi="Arial" w:cs="Arial"/>
          <w:spacing w:val="-4"/>
          <w:sz w:val="22"/>
          <w:szCs w:val="24"/>
        </w:rPr>
        <w:t>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40F26426" w14:textId="77777777" w:rsidR="00750067" w:rsidRPr="004973ED" w:rsidRDefault="00750067" w:rsidP="00750067">
      <w:pPr>
        <w:numPr>
          <w:ilvl w:val="0"/>
          <w:numId w:val="30"/>
        </w:numPr>
        <w:spacing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2DF8D3A8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3DDCA34E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5471C7EB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2C0F6162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517AC5D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83C5BBA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E97D6A6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2125D3F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590038A" w14:textId="77777777" w:rsidR="00750067" w:rsidRPr="004973ED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0E4B42E" w14:textId="77777777" w:rsidR="00750067" w:rsidRPr="004973ED" w:rsidRDefault="00750067" w:rsidP="00750067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750067" w:rsidRPr="004973ED" w14:paraId="269E4A5A" w14:textId="77777777" w:rsidTr="00117D36">
        <w:tc>
          <w:tcPr>
            <w:tcW w:w="4503" w:type="dxa"/>
          </w:tcPr>
          <w:p w14:paraId="30E10388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4351426F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1F6E87D9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6E5E5C68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350BF40C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19717F1" w14:textId="77777777" w:rsidR="00750067" w:rsidRPr="004973ED" w:rsidRDefault="00750067" w:rsidP="00750067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D92A776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3050242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6D05D6B9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4B1E2C2" w14:textId="77777777" w:rsidR="00750067" w:rsidRPr="004973ED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sectPr w:rsidR="00750067" w:rsidRPr="004973ED" w:rsidSect="00F5580B">
      <w:headerReference w:type="default" r:id="rId8"/>
      <w:footerReference w:type="default" r:id="rId9"/>
      <w:headerReference w:type="first" r:id="rId10"/>
      <w:pgSz w:w="11906" w:h="16838" w:code="9"/>
      <w:pgMar w:top="1440" w:right="1080" w:bottom="993" w:left="1080" w:header="680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9D4BB" w14:textId="77777777" w:rsidR="00E24411" w:rsidRDefault="00E24411">
      <w:r>
        <w:separator/>
      </w:r>
    </w:p>
  </w:endnote>
  <w:endnote w:type="continuationSeparator" w:id="0">
    <w:p w14:paraId="347FF391" w14:textId="77777777" w:rsidR="00E24411" w:rsidRDefault="00E2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84255" w14:textId="1E4E0457" w:rsidR="00E24411" w:rsidRPr="00352C3D" w:rsidRDefault="00E24411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0EFA2" w14:textId="77777777" w:rsidR="00E24411" w:rsidRDefault="00E24411">
      <w:r>
        <w:separator/>
      </w:r>
    </w:p>
  </w:footnote>
  <w:footnote w:type="continuationSeparator" w:id="0">
    <w:p w14:paraId="5A1DECCB" w14:textId="77777777" w:rsidR="00E24411" w:rsidRDefault="00E24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2E018" w14:textId="77777777" w:rsidR="00E24411" w:rsidRPr="00B71F65" w:rsidRDefault="00E24411" w:rsidP="00C74D9C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78A5FA42" wp14:editId="127E9D3C">
          <wp:extent cx="5762625" cy="952500"/>
          <wp:effectExtent l="0" t="0" r="0" b="0"/>
          <wp:docPr id="12881864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9BA84C" w14:textId="77777777" w:rsidR="00E24411" w:rsidRPr="00EA0469" w:rsidRDefault="00E24411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7118" w14:textId="77777777" w:rsidR="00E24411" w:rsidRPr="00B71F65" w:rsidRDefault="00E24411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E62B687" wp14:editId="4C012791">
          <wp:extent cx="5762625" cy="952500"/>
          <wp:effectExtent l="0" t="0" r="0" b="0"/>
          <wp:docPr id="1395159208" name="Obraz 1395159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-360"/>
        </w:tabs>
        <w:ind w:left="72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87075"/>
    <w:multiLevelType w:val="hybridMultilevel"/>
    <w:tmpl w:val="DEBEC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1C5C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4143D"/>
    <w:multiLevelType w:val="multilevel"/>
    <w:tmpl w:val="95A0C47A"/>
    <w:lvl w:ilvl="0">
      <w:start w:val="1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6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08F008D1"/>
    <w:multiLevelType w:val="hybridMultilevel"/>
    <w:tmpl w:val="5F9073C4"/>
    <w:lvl w:ilvl="0" w:tplc="04150011">
      <w:start w:val="1"/>
      <w:numFmt w:val="decimal"/>
      <w:lvlText w:val="%1)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1421C"/>
    <w:multiLevelType w:val="hybridMultilevel"/>
    <w:tmpl w:val="BE2AD10E"/>
    <w:lvl w:ilvl="0" w:tplc="2AB48A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8609A8"/>
    <w:multiLevelType w:val="hybridMultilevel"/>
    <w:tmpl w:val="064E4F74"/>
    <w:lvl w:ilvl="0" w:tplc="9EF2316E">
      <w:start w:val="1"/>
      <w:numFmt w:val="decimal"/>
      <w:lvlText w:val="%1."/>
      <w:lvlJc w:val="left"/>
      <w:pPr>
        <w:ind w:left="7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09CB51A5"/>
    <w:multiLevelType w:val="hybridMultilevel"/>
    <w:tmpl w:val="CF8A8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95E98"/>
    <w:multiLevelType w:val="hybridMultilevel"/>
    <w:tmpl w:val="25A80DDC"/>
    <w:lvl w:ilvl="0" w:tplc="003C47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2" w15:restartNumberingAfterBreak="0">
    <w:nsid w:val="143D1401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53423D2"/>
    <w:multiLevelType w:val="hybridMultilevel"/>
    <w:tmpl w:val="D9DED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933D7"/>
    <w:multiLevelType w:val="hybridMultilevel"/>
    <w:tmpl w:val="D7402C8C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7C228A6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D08657E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A0E34DC"/>
    <w:multiLevelType w:val="hybridMultilevel"/>
    <w:tmpl w:val="568A80DE"/>
    <w:lvl w:ilvl="0" w:tplc="4F12F8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D700049"/>
    <w:multiLevelType w:val="hybridMultilevel"/>
    <w:tmpl w:val="E5B29528"/>
    <w:lvl w:ilvl="0" w:tplc="848446C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CF47F9"/>
    <w:multiLevelType w:val="hybridMultilevel"/>
    <w:tmpl w:val="E66A2DEC"/>
    <w:lvl w:ilvl="0" w:tplc="A8E852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3133FF0"/>
    <w:multiLevelType w:val="hybridMultilevel"/>
    <w:tmpl w:val="48BCD2F0"/>
    <w:lvl w:ilvl="0" w:tplc="AAC84B6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B4494C"/>
    <w:multiLevelType w:val="hybridMultilevel"/>
    <w:tmpl w:val="34CCBEDE"/>
    <w:lvl w:ilvl="0" w:tplc="7AC417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C722F"/>
    <w:multiLevelType w:val="hybridMultilevel"/>
    <w:tmpl w:val="D5E8A852"/>
    <w:lvl w:ilvl="0" w:tplc="4F12F8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5FD25DA"/>
    <w:multiLevelType w:val="hybridMultilevel"/>
    <w:tmpl w:val="BFCA1E44"/>
    <w:lvl w:ilvl="0" w:tplc="9CF4ED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FFA09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102092"/>
    <w:multiLevelType w:val="multilevel"/>
    <w:tmpl w:val="1D8013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2B9C3B92"/>
    <w:multiLevelType w:val="hybridMultilevel"/>
    <w:tmpl w:val="DA54890C"/>
    <w:lvl w:ilvl="0" w:tplc="0D5CD55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2C766786"/>
    <w:multiLevelType w:val="hybridMultilevel"/>
    <w:tmpl w:val="6CFEA9A4"/>
    <w:lvl w:ilvl="0" w:tplc="FA867B9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694410"/>
    <w:multiLevelType w:val="hybridMultilevel"/>
    <w:tmpl w:val="99BC3FAC"/>
    <w:lvl w:ilvl="0" w:tplc="488A52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03D5C7B"/>
    <w:multiLevelType w:val="hybridMultilevel"/>
    <w:tmpl w:val="05C00E98"/>
    <w:lvl w:ilvl="0" w:tplc="E70EA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636E93"/>
    <w:multiLevelType w:val="hybridMultilevel"/>
    <w:tmpl w:val="22CA009C"/>
    <w:lvl w:ilvl="0" w:tplc="7FFA0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45775"/>
    <w:multiLevelType w:val="hybridMultilevel"/>
    <w:tmpl w:val="F392B5EE"/>
    <w:lvl w:ilvl="0" w:tplc="4D4E36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A110A7"/>
    <w:multiLevelType w:val="multilevel"/>
    <w:tmpl w:val="77E8662E"/>
    <w:styleLink w:val="Styl1"/>
    <w:lvl w:ilvl="0">
      <w:start w:val="1"/>
      <w:numFmt w:val="none"/>
      <w:lvlText w:val="§ 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3A214B9"/>
    <w:multiLevelType w:val="hybridMultilevel"/>
    <w:tmpl w:val="80023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3F0338"/>
    <w:multiLevelType w:val="multilevel"/>
    <w:tmpl w:val="BCC6952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34" w15:restartNumberingAfterBreak="0">
    <w:nsid w:val="35BF27D2"/>
    <w:multiLevelType w:val="hybridMultilevel"/>
    <w:tmpl w:val="F7982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C208E3"/>
    <w:multiLevelType w:val="hybridMultilevel"/>
    <w:tmpl w:val="D0E438E8"/>
    <w:lvl w:ilvl="0" w:tplc="C77A22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807CE7"/>
    <w:multiLevelType w:val="hybridMultilevel"/>
    <w:tmpl w:val="218415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1F29A5"/>
    <w:multiLevelType w:val="hybridMultilevel"/>
    <w:tmpl w:val="3CE8FDF4"/>
    <w:lvl w:ilvl="0" w:tplc="2EE69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9" w15:restartNumberingAfterBreak="0">
    <w:nsid w:val="3D343863"/>
    <w:multiLevelType w:val="hybridMultilevel"/>
    <w:tmpl w:val="B83204A2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2065DA"/>
    <w:multiLevelType w:val="hybridMultilevel"/>
    <w:tmpl w:val="2E62E7BC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AE0195"/>
    <w:multiLevelType w:val="hybridMultilevel"/>
    <w:tmpl w:val="F5348C68"/>
    <w:lvl w:ilvl="0" w:tplc="ABB0FA4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4A3E2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FE68F6"/>
    <w:multiLevelType w:val="hybridMultilevel"/>
    <w:tmpl w:val="FD96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4A3E2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1F723F"/>
    <w:multiLevelType w:val="hybridMultilevel"/>
    <w:tmpl w:val="4A724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F2706D"/>
    <w:multiLevelType w:val="hybridMultilevel"/>
    <w:tmpl w:val="D6E0D0B4"/>
    <w:lvl w:ilvl="0" w:tplc="FFFFFFFF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AA1A62"/>
    <w:multiLevelType w:val="hybridMultilevel"/>
    <w:tmpl w:val="DD2A3412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8A1627"/>
    <w:multiLevelType w:val="multilevel"/>
    <w:tmpl w:val="57E07DFC"/>
    <w:lvl w:ilvl="0">
      <w:start w:val="3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8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9" w15:restartNumberingAfterBreak="0">
    <w:nsid w:val="491F67DC"/>
    <w:multiLevelType w:val="hybridMultilevel"/>
    <w:tmpl w:val="07EEA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347267"/>
    <w:multiLevelType w:val="hybridMultilevel"/>
    <w:tmpl w:val="FD7E8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FA09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4B5150"/>
    <w:multiLevelType w:val="hybridMultilevel"/>
    <w:tmpl w:val="50CCFC38"/>
    <w:lvl w:ilvl="0" w:tplc="31F61080">
      <w:start w:val="1"/>
      <w:numFmt w:val="decimal"/>
      <w:lvlText w:val="%1)"/>
      <w:lvlJc w:val="left"/>
      <w:pPr>
        <w:ind w:left="720" w:hanging="360"/>
      </w:pPr>
    </w:lvl>
    <w:lvl w:ilvl="1" w:tplc="7598ABF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3" w15:restartNumberingAfterBreak="0">
    <w:nsid w:val="5630370C"/>
    <w:multiLevelType w:val="hybridMultilevel"/>
    <w:tmpl w:val="B51C92AE"/>
    <w:lvl w:ilvl="0" w:tplc="37200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E90B8B8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4B4FDF"/>
    <w:multiLevelType w:val="hybridMultilevel"/>
    <w:tmpl w:val="CF184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E4404B"/>
    <w:multiLevelType w:val="hybridMultilevel"/>
    <w:tmpl w:val="65C80724"/>
    <w:lvl w:ilvl="0" w:tplc="946690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57F3562B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4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B552189"/>
    <w:multiLevelType w:val="hybridMultilevel"/>
    <w:tmpl w:val="FB161F46"/>
    <w:lvl w:ilvl="0" w:tplc="CD9A0C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C80602D"/>
    <w:multiLevelType w:val="hybridMultilevel"/>
    <w:tmpl w:val="CBD2D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5E3B05"/>
    <w:multiLevelType w:val="hybridMultilevel"/>
    <w:tmpl w:val="CC2081AE"/>
    <w:lvl w:ilvl="0" w:tplc="33B617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940D4B"/>
    <w:multiLevelType w:val="multilevel"/>
    <w:tmpl w:val="C302C54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1" w15:restartNumberingAfterBreak="0">
    <w:nsid w:val="5F202386"/>
    <w:multiLevelType w:val="hybridMultilevel"/>
    <w:tmpl w:val="2214B17A"/>
    <w:lvl w:ilvl="0" w:tplc="47CE251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3" w15:restartNumberingAfterBreak="0">
    <w:nsid w:val="649444A3"/>
    <w:multiLevelType w:val="hybridMultilevel"/>
    <w:tmpl w:val="4110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186A5D"/>
    <w:multiLevelType w:val="multilevel"/>
    <w:tmpl w:val="4316F5BC"/>
    <w:lvl w:ilvl="0">
      <w:start w:val="3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5" w15:restartNumberingAfterBreak="0">
    <w:nsid w:val="66407585"/>
    <w:multiLevelType w:val="hybridMultilevel"/>
    <w:tmpl w:val="B4827108"/>
    <w:lvl w:ilvl="0" w:tplc="1A7414F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67A60E1E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4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8E312F9"/>
    <w:multiLevelType w:val="hybridMultilevel"/>
    <w:tmpl w:val="B030B188"/>
    <w:lvl w:ilvl="0" w:tplc="A5925B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9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4336F4"/>
    <w:multiLevelType w:val="hybridMultilevel"/>
    <w:tmpl w:val="CF3232C4"/>
    <w:lvl w:ilvl="0" w:tplc="C138F6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5B496F"/>
    <w:multiLevelType w:val="hybridMultilevel"/>
    <w:tmpl w:val="9FFC1714"/>
    <w:lvl w:ilvl="0" w:tplc="E8D85A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F4217D7"/>
    <w:multiLevelType w:val="hybridMultilevel"/>
    <w:tmpl w:val="FA9CEF38"/>
    <w:lvl w:ilvl="0" w:tplc="C1489D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4992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711A41BA"/>
    <w:multiLevelType w:val="hybridMultilevel"/>
    <w:tmpl w:val="7C5C6922"/>
    <w:lvl w:ilvl="0" w:tplc="16F4D1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464959"/>
    <w:multiLevelType w:val="hybridMultilevel"/>
    <w:tmpl w:val="331C44E4"/>
    <w:lvl w:ilvl="0" w:tplc="39E4712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3DD3265"/>
    <w:multiLevelType w:val="hybridMultilevel"/>
    <w:tmpl w:val="7BF26E92"/>
    <w:lvl w:ilvl="0" w:tplc="3A5C3C6E">
      <w:start w:val="1"/>
      <w:numFmt w:val="lowerLetter"/>
      <w:lvlText w:val="%1)"/>
      <w:lvlJc w:val="left"/>
      <w:pPr>
        <w:ind w:left="19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7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141089"/>
    <w:multiLevelType w:val="hybridMultilevel"/>
    <w:tmpl w:val="F7EA667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124100"/>
    <w:multiLevelType w:val="multilevel"/>
    <w:tmpl w:val="2B3AAF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0" w15:restartNumberingAfterBreak="0">
    <w:nsid w:val="7CFF14E3"/>
    <w:multiLevelType w:val="hybridMultilevel"/>
    <w:tmpl w:val="885A4B1E"/>
    <w:lvl w:ilvl="0" w:tplc="A710A0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D2D44"/>
    <w:multiLevelType w:val="multilevel"/>
    <w:tmpl w:val="3BEA08AC"/>
    <w:lvl w:ilvl="0">
      <w:start w:val="16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696"/>
        </w:tabs>
        <w:ind w:left="1696" w:hanging="360"/>
      </w:pPr>
      <w:rPr>
        <w:rFonts w:ascii="Times New Roman" w:eastAsia="Times New Roman" w:hAnsi="Times New Roman" w:cs="Times New Roman" w:hint="default"/>
      </w:rPr>
    </w:lvl>
    <w:lvl w:ilvl="3">
      <w:start w:val="2"/>
      <w:numFmt w:val="decimal"/>
      <w:lvlText w:val="%4."/>
      <w:lvlJc w:val="left"/>
      <w:pPr>
        <w:ind w:left="2236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num w:numId="1" w16cid:durableId="442463002">
    <w:abstractNumId w:val="24"/>
  </w:num>
  <w:num w:numId="2" w16cid:durableId="406655695">
    <w:abstractNumId w:val="79"/>
  </w:num>
  <w:num w:numId="3" w16cid:durableId="227956841">
    <w:abstractNumId w:val="18"/>
  </w:num>
  <w:num w:numId="4" w16cid:durableId="1322466371">
    <w:abstractNumId w:val="62"/>
  </w:num>
  <w:num w:numId="5" w16cid:durableId="235361532">
    <w:abstractNumId w:val="77"/>
  </w:num>
  <w:num w:numId="6" w16cid:durableId="2129274100">
    <w:abstractNumId w:val="69"/>
  </w:num>
  <w:num w:numId="7" w16cid:durableId="1080253613">
    <w:abstractNumId w:val="31"/>
  </w:num>
  <w:num w:numId="8" w16cid:durableId="2129230147">
    <w:abstractNumId w:val="1"/>
  </w:num>
  <w:num w:numId="9" w16cid:durableId="758722230">
    <w:abstractNumId w:val="53"/>
  </w:num>
  <w:num w:numId="10" w16cid:durableId="453523438">
    <w:abstractNumId w:val="5"/>
  </w:num>
  <w:num w:numId="11" w16cid:durableId="1734348015">
    <w:abstractNumId w:val="11"/>
  </w:num>
  <w:num w:numId="12" w16cid:durableId="1686398255">
    <w:abstractNumId w:val="2"/>
  </w:num>
  <w:num w:numId="13" w16cid:durableId="535312191">
    <w:abstractNumId w:val="68"/>
  </w:num>
  <w:num w:numId="14" w16cid:durableId="30544569">
    <w:abstractNumId w:val="28"/>
  </w:num>
  <w:num w:numId="15" w16cid:durableId="2010912513">
    <w:abstractNumId w:val="22"/>
  </w:num>
  <w:num w:numId="16" w16cid:durableId="1156143512">
    <w:abstractNumId w:val="9"/>
  </w:num>
  <w:num w:numId="17" w16cid:durableId="2068994572">
    <w:abstractNumId w:val="17"/>
  </w:num>
  <w:num w:numId="18" w16cid:durableId="683635933">
    <w:abstractNumId w:val="57"/>
  </w:num>
  <w:num w:numId="19" w16cid:durableId="1184786753">
    <w:abstractNumId w:val="65"/>
  </w:num>
  <w:num w:numId="20" w16cid:durableId="335691105">
    <w:abstractNumId w:val="49"/>
  </w:num>
  <w:num w:numId="21" w16cid:durableId="376390466">
    <w:abstractNumId w:val="80"/>
  </w:num>
  <w:num w:numId="22" w16cid:durableId="1304238140">
    <w:abstractNumId w:val="13"/>
  </w:num>
  <w:num w:numId="23" w16cid:durableId="781345271">
    <w:abstractNumId w:val="27"/>
  </w:num>
  <w:num w:numId="24" w16cid:durableId="1173301307">
    <w:abstractNumId w:val="54"/>
  </w:num>
  <w:num w:numId="25" w16cid:durableId="4287361">
    <w:abstractNumId w:val="43"/>
  </w:num>
  <w:num w:numId="26" w16cid:durableId="530387150">
    <w:abstractNumId w:val="19"/>
  </w:num>
  <w:num w:numId="27" w16cid:durableId="1002391525">
    <w:abstractNumId w:val="55"/>
  </w:num>
  <w:num w:numId="28" w16cid:durableId="464202669">
    <w:abstractNumId w:val="58"/>
  </w:num>
  <w:num w:numId="29" w16cid:durableId="1826433381">
    <w:abstractNumId w:val="26"/>
  </w:num>
  <w:num w:numId="30" w16cid:durableId="419375535">
    <w:abstractNumId w:val="38"/>
  </w:num>
  <w:num w:numId="31" w16cid:durableId="1928344884">
    <w:abstractNumId w:val="8"/>
  </w:num>
  <w:num w:numId="32" w16cid:durableId="987052733">
    <w:abstractNumId w:val="25"/>
  </w:num>
  <w:num w:numId="33" w16cid:durableId="1173841057">
    <w:abstractNumId w:val="41"/>
  </w:num>
  <w:num w:numId="34" w16cid:durableId="1935745477">
    <w:abstractNumId w:val="29"/>
  </w:num>
  <w:num w:numId="35" w16cid:durableId="1799643199">
    <w:abstractNumId w:val="44"/>
  </w:num>
  <w:num w:numId="36" w16cid:durableId="747845548">
    <w:abstractNumId w:val="50"/>
  </w:num>
  <w:num w:numId="37" w16cid:durableId="1358042961">
    <w:abstractNumId w:val="75"/>
  </w:num>
  <w:num w:numId="38" w16cid:durableId="573395227">
    <w:abstractNumId w:val="64"/>
  </w:num>
  <w:num w:numId="39" w16cid:durableId="900024806">
    <w:abstractNumId w:val="34"/>
  </w:num>
  <w:num w:numId="40" w16cid:durableId="504176826">
    <w:abstractNumId w:val="36"/>
  </w:num>
  <w:num w:numId="41" w16cid:durableId="537202111">
    <w:abstractNumId w:val="51"/>
  </w:num>
  <w:num w:numId="42" w16cid:durableId="1150369016">
    <w:abstractNumId w:val="4"/>
  </w:num>
  <w:num w:numId="43" w16cid:durableId="18632780">
    <w:abstractNumId w:val="81"/>
  </w:num>
  <w:num w:numId="44" w16cid:durableId="916133847">
    <w:abstractNumId w:val="63"/>
  </w:num>
  <w:num w:numId="45" w16cid:durableId="1402479198">
    <w:abstractNumId w:val="61"/>
  </w:num>
  <w:num w:numId="46" w16cid:durableId="786242236">
    <w:abstractNumId w:val="60"/>
  </w:num>
  <w:num w:numId="47" w16cid:durableId="1544752924">
    <w:abstractNumId w:val="21"/>
  </w:num>
  <w:num w:numId="48" w16cid:durableId="1740714828">
    <w:abstractNumId w:val="42"/>
  </w:num>
  <w:num w:numId="49" w16cid:durableId="389695459">
    <w:abstractNumId w:val="47"/>
  </w:num>
  <w:num w:numId="50" w16cid:durableId="1505782369">
    <w:abstractNumId w:val="35"/>
  </w:num>
  <w:num w:numId="51" w16cid:durableId="1005671753">
    <w:abstractNumId w:val="23"/>
  </w:num>
  <w:num w:numId="52" w16cid:durableId="481964062">
    <w:abstractNumId w:val="59"/>
  </w:num>
  <w:num w:numId="53" w16cid:durableId="1426996241">
    <w:abstractNumId w:val="20"/>
  </w:num>
  <w:num w:numId="54" w16cid:durableId="1232614539">
    <w:abstractNumId w:val="14"/>
  </w:num>
  <w:num w:numId="55" w16cid:durableId="2131626545">
    <w:abstractNumId w:val="15"/>
  </w:num>
  <w:num w:numId="56" w16cid:durableId="1818573535">
    <w:abstractNumId w:val="48"/>
  </w:num>
  <w:num w:numId="57" w16cid:durableId="906039800">
    <w:abstractNumId w:val="45"/>
  </w:num>
  <w:num w:numId="58" w16cid:durableId="1960449336">
    <w:abstractNumId w:val="3"/>
  </w:num>
  <w:num w:numId="59" w16cid:durableId="1975523874">
    <w:abstractNumId w:val="70"/>
  </w:num>
  <w:num w:numId="60" w16cid:durableId="1686512553">
    <w:abstractNumId w:val="10"/>
  </w:num>
  <w:num w:numId="61" w16cid:durableId="1657538672">
    <w:abstractNumId w:val="52"/>
  </w:num>
  <w:num w:numId="62" w16cid:durableId="305746877">
    <w:abstractNumId w:val="37"/>
  </w:num>
  <w:num w:numId="63" w16cid:durableId="1865703728">
    <w:abstractNumId w:val="30"/>
  </w:num>
  <w:num w:numId="64" w16cid:durableId="2107144662">
    <w:abstractNumId w:val="6"/>
  </w:num>
  <w:num w:numId="65" w16cid:durableId="2028558076">
    <w:abstractNumId w:val="76"/>
  </w:num>
  <w:num w:numId="66" w16cid:durableId="803086274">
    <w:abstractNumId w:val="32"/>
  </w:num>
  <w:num w:numId="67" w16cid:durableId="2000496839">
    <w:abstractNumId w:val="40"/>
  </w:num>
  <w:num w:numId="68" w16cid:durableId="503477633">
    <w:abstractNumId w:val="46"/>
  </w:num>
  <w:num w:numId="69" w16cid:durableId="1032802168">
    <w:abstractNumId w:val="33"/>
  </w:num>
  <w:num w:numId="70" w16cid:durableId="503786206">
    <w:abstractNumId w:val="56"/>
  </w:num>
  <w:num w:numId="71" w16cid:durableId="662857694">
    <w:abstractNumId w:val="66"/>
  </w:num>
  <w:num w:numId="72" w16cid:durableId="1925727133">
    <w:abstractNumId w:val="16"/>
  </w:num>
  <w:num w:numId="73" w16cid:durableId="437915420">
    <w:abstractNumId w:val="39"/>
  </w:num>
  <w:num w:numId="74" w16cid:durableId="143205790">
    <w:abstractNumId w:val="67"/>
  </w:num>
  <w:num w:numId="75" w16cid:durableId="1668704291">
    <w:abstractNumId w:val="72"/>
  </w:num>
  <w:num w:numId="76" w16cid:durableId="175192444">
    <w:abstractNumId w:val="78"/>
  </w:num>
  <w:num w:numId="77" w16cid:durableId="729158112">
    <w:abstractNumId w:val="74"/>
  </w:num>
  <w:num w:numId="78" w16cid:durableId="340358783">
    <w:abstractNumId w:val="12"/>
  </w:num>
  <w:num w:numId="79" w16cid:durableId="875122776">
    <w:abstractNumId w:val="7"/>
  </w:num>
  <w:num w:numId="80" w16cid:durableId="2035694744">
    <w:abstractNumId w:val="73"/>
  </w:num>
  <w:num w:numId="81" w16cid:durableId="878199558">
    <w:abstractNumId w:val="7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A2"/>
    <w:rsid w:val="00000AA0"/>
    <w:rsid w:val="00000FBA"/>
    <w:rsid w:val="00000FC1"/>
    <w:rsid w:val="000025DE"/>
    <w:rsid w:val="000026CC"/>
    <w:rsid w:val="00002BBF"/>
    <w:rsid w:val="0000384F"/>
    <w:rsid w:val="00003C17"/>
    <w:rsid w:val="00003C73"/>
    <w:rsid w:val="00003E1E"/>
    <w:rsid w:val="0000468E"/>
    <w:rsid w:val="00004C98"/>
    <w:rsid w:val="00004EF1"/>
    <w:rsid w:val="000051B1"/>
    <w:rsid w:val="000052EC"/>
    <w:rsid w:val="00005674"/>
    <w:rsid w:val="00005B1C"/>
    <w:rsid w:val="00006410"/>
    <w:rsid w:val="000066DA"/>
    <w:rsid w:val="00006A2A"/>
    <w:rsid w:val="00006B64"/>
    <w:rsid w:val="0001000E"/>
    <w:rsid w:val="000103AC"/>
    <w:rsid w:val="0001058C"/>
    <w:rsid w:val="00010E49"/>
    <w:rsid w:val="0001108A"/>
    <w:rsid w:val="000111BC"/>
    <w:rsid w:val="000111D9"/>
    <w:rsid w:val="000114D7"/>
    <w:rsid w:val="00011C95"/>
    <w:rsid w:val="00012264"/>
    <w:rsid w:val="000122DA"/>
    <w:rsid w:val="000125D2"/>
    <w:rsid w:val="00012A07"/>
    <w:rsid w:val="00012ECB"/>
    <w:rsid w:val="00013135"/>
    <w:rsid w:val="000134AD"/>
    <w:rsid w:val="0001379F"/>
    <w:rsid w:val="00013DAF"/>
    <w:rsid w:val="00014320"/>
    <w:rsid w:val="00014627"/>
    <w:rsid w:val="00014FFA"/>
    <w:rsid w:val="00015538"/>
    <w:rsid w:val="000155ED"/>
    <w:rsid w:val="0001563E"/>
    <w:rsid w:val="00015864"/>
    <w:rsid w:val="00015CC9"/>
    <w:rsid w:val="00015D3B"/>
    <w:rsid w:val="00015EAE"/>
    <w:rsid w:val="0001691E"/>
    <w:rsid w:val="00017EC1"/>
    <w:rsid w:val="000201B1"/>
    <w:rsid w:val="000201F8"/>
    <w:rsid w:val="000210AF"/>
    <w:rsid w:val="000212AE"/>
    <w:rsid w:val="0002142E"/>
    <w:rsid w:val="000214B2"/>
    <w:rsid w:val="00021AB1"/>
    <w:rsid w:val="000222FC"/>
    <w:rsid w:val="0002292C"/>
    <w:rsid w:val="00022B16"/>
    <w:rsid w:val="00022D77"/>
    <w:rsid w:val="00022F26"/>
    <w:rsid w:val="00022F53"/>
    <w:rsid w:val="0002301D"/>
    <w:rsid w:val="000239C9"/>
    <w:rsid w:val="0002498B"/>
    <w:rsid w:val="00024AAE"/>
    <w:rsid w:val="000250BC"/>
    <w:rsid w:val="00025142"/>
    <w:rsid w:val="00025978"/>
    <w:rsid w:val="00025FB0"/>
    <w:rsid w:val="00026CE3"/>
    <w:rsid w:val="0002775D"/>
    <w:rsid w:val="00027F93"/>
    <w:rsid w:val="000304F9"/>
    <w:rsid w:val="00030837"/>
    <w:rsid w:val="00030B06"/>
    <w:rsid w:val="000310F7"/>
    <w:rsid w:val="0003147C"/>
    <w:rsid w:val="000315C8"/>
    <w:rsid w:val="0003246A"/>
    <w:rsid w:val="000324D3"/>
    <w:rsid w:val="0003255C"/>
    <w:rsid w:val="00032647"/>
    <w:rsid w:val="00032832"/>
    <w:rsid w:val="000328FB"/>
    <w:rsid w:val="00032C95"/>
    <w:rsid w:val="00033101"/>
    <w:rsid w:val="00033243"/>
    <w:rsid w:val="0003341D"/>
    <w:rsid w:val="000337B4"/>
    <w:rsid w:val="00033ED7"/>
    <w:rsid w:val="000344DD"/>
    <w:rsid w:val="0003460A"/>
    <w:rsid w:val="00034620"/>
    <w:rsid w:val="000346BD"/>
    <w:rsid w:val="000348CD"/>
    <w:rsid w:val="000349E5"/>
    <w:rsid w:val="00034BD8"/>
    <w:rsid w:val="000363A5"/>
    <w:rsid w:val="00036825"/>
    <w:rsid w:val="00036844"/>
    <w:rsid w:val="0003698F"/>
    <w:rsid w:val="00036A12"/>
    <w:rsid w:val="00037071"/>
    <w:rsid w:val="0003767B"/>
    <w:rsid w:val="00037F06"/>
    <w:rsid w:val="00037F29"/>
    <w:rsid w:val="000406D1"/>
    <w:rsid w:val="00040760"/>
    <w:rsid w:val="00040B2D"/>
    <w:rsid w:val="000411E0"/>
    <w:rsid w:val="00041229"/>
    <w:rsid w:val="00041FC4"/>
    <w:rsid w:val="00042A45"/>
    <w:rsid w:val="00042EF4"/>
    <w:rsid w:val="00042F8E"/>
    <w:rsid w:val="000432D3"/>
    <w:rsid w:val="0004351F"/>
    <w:rsid w:val="00043861"/>
    <w:rsid w:val="00044068"/>
    <w:rsid w:val="000463D0"/>
    <w:rsid w:val="000464E4"/>
    <w:rsid w:val="0004687B"/>
    <w:rsid w:val="00046FFF"/>
    <w:rsid w:val="0004721E"/>
    <w:rsid w:val="000473E9"/>
    <w:rsid w:val="000476F3"/>
    <w:rsid w:val="000477BD"/>
    <w:rsid w:val="00047DF2"/>
    <w:rsid w:val="00047F83"/>
    <w:rsid w:val="000507BC"/>
    <w:rsid w:val="0005097F"/>
    <w:rsid w:val="00050B27"/>
    <w:rsid w:val="00050CA9"/>
    <w:rsid w:val="000512DC"/>
    <w:rsid w:val="0005181E"/>
    <w:rsid w:val="00052DB4"/>
    <w:rsid w:val="00053161"/>
    <w:rsid w:val="00053164"/>
    <w:rsid w:val="0005347B"/>
    <w:rsid w:val="0005361E"/>
    <w:rsid w:val="000539EB"/>
    <w:rsid w:val="00054317"/>
    <w:rsid w:val="000548EF"/>
    <w:rsid w:val="0005626F"/>
    <w:rsid w:val="00056E81"/>
    <w:rsid w:val="000571B4"/>
    <w:rsid w:val="000575AF"/>
    <w:rsid w:val="00057B01"/>
    <w:rsid w:val="000601C3"/>
    <w:rsid w:val="00060CF0"/>
    <w:rsid w:val="00060E61"/>
    <w:rsid w:val="00060ED2"/>
    <w:rsid w:val="000614E5"/>
    <w:rsid w:val="00061B00"/>
    <w:rsid w:val="00061BC3"/>
    <w:rsid w:val="00061C21"/>
    <w:rsid w:val="00061F53"/>
    <w:rsid w:val="00062A48"/>
    <w:rsid w:val="00062DDE"/>
    <w:rsid w:val="00062F28"/>
    <w:rsid w:val="00063715"/>
    <w:rsid w:val="00064022"/>
    <w:rsid w:val="0006431F"/>
    <w:rsid w:val="00064812"/>
    <w:rsid w:val="00064DFF"/>
    <w:rsid w:val="000656E4"/>
    <w:rsid w:val="000670F9"/>
    <w:rsid w:val="000676B0"/>
    <w:rsid w:val="00067A6F"/>
    <w:rsid w:val="0007112D"/>
    <w:rsid w:val="0007121B"/>
    <w:rsid w:val="0007144C"/>
    <w:rsid w:val="00071A35"/>
    <w:rsid w:val="0007368F"/>
    <w:rsid w:val="00073981"/>
    <w:rsid w:val="000741BE"/>
    <w:rsid w:val="0007421F"/>
    <w:rsid w:val="00074988"/>
    <w:rsid w:val="0007505C"/>
    <w:rsid w:val="00075645"/>
    <w:rsid w:val="00075707"/>
    <w:rsid w:val="00076A52"/>
    <w:rsid w:val="0007728F"/>
    <w:rsid w:val="00077C76"/>
    <w:rsid w:val="000809A7"/>
    <w:rsid w:val="000809DC"/>
    <w:rsid w:val="000813D5"/>
    <w:rsid w:val="00081495"/>
    <w:rsid w:val="0008185E"/>
    <w:rsid w:val="00081BB2"/>
    <w:rsid w:val="00081EF6"/>
    <w:rsid w:val="00081FCA"/>
    <w:rsid w:val="00082BDD"/>
    <w:rsid w:val="000830D7"/>
    <w:rsid w:val="00083D0F"/>
    <w:rsid w:val="0008465E"/>
    <w:rsid w:val="00084DC2"/>
    <w:rsid w:val="000851AF"/>
    <w:rsid w:val="00085866"/>
    <w:rsid w:val="00085F6F"/>
    <w:rsid w:val="0008619F"/>
    <w:rsid w:val="000866B7"/>
    <w:rsid w:val="000869BB"/>
    <w:rsid w:val="0008746F"/>
    <w:rsid w:val="0008773D"/>
    <w:rsid w:val="000878F1"/>
    <w:rsid w:val="00087A75"/>
    <w:rsid w:val="00087DDE"/>
    <w:rsid w:val="0009038D"/>
    <w:rsid w:val="00090391"/>
    <w:rsid w:val="000908D5"/>
    <w:rsid w:val="0009106B"/>
    <w:rsid w:val="00091321"/>
    <w:rsid w:val="00091843"/>
    <w:rsid w:val="0009250D"/>
    <w:rsid w:val="0009270D"/>
    <w:rsid w:val="00093686"/>
    <w:rsid w:val="00093EBB"/>
    <w:rsid w:val="00095013"/>
    <w:rsid w:val="00095028"/>
    <w:rsid w:val="000952F9"/>
    <w:rsid w:val="000956FA"/>
    <w:rsid w:val="00096D73"/>
    <w:rsid w:val="00097BD8"/>
    <w:rsid w:val="000A0301"/>
    <w:rsid w:val="000A06D2"/>
    <w:rsid w:val="000A08D4"/>
    <w:rsid w:val="000A0B6E"/>
    <w:rsid w:val="000A1417"/>
    <w:rsid w:val="000A1473"/>
    <w:rsid w:val="000A1B4B"/>
    <w:rsid w:val="000A1CBD"/>
    <w:rsid w:val="000A2AA5"/>
    <w:rsid w:val="000A2F2E"/>
    <w:rsid w:val="000A2F37"/>
    <w:rsid w:val="000A3917"/>
    <w:rsid w:val="000A40C3"/>
    <w:rsid w:val="000A46CE"/>
    <w:rsid w:val="000A4C6C"/>
    <w:rsid w:val="000A4E8F"/>
    <w:rsid w:val="000A6CC2"/>
    <w:rsid w:val="000A6FF5"/>
    <w:rsid w:val="000A768D"/>
    <w:rsid w:val="000A78E4"/>
    <w:rsid w:val="000A7B87"/>
    <w:rsid w:val="000A7C1D"/>
    <w:rsid w:val="000A7EB4"/>
    <w:rsid w:val="000B048C"/>
    <w:rsid w:val="000B0663"/>
    <w:rsid w:val="000B09F4"/>
    <w:rsid w:val="000B0A61"/>
    <w:rsid w:val="000B0C7F"/>
    <w:rsid w:val="000B0F3B"/>
    <w:rsid w:val="000B1CB7"/>
    <w:rsid w:val="000B2A40"/>
    <w:rsid w:val="000B2A66"/>
    <w:rsid w:val="000B2F74"/>
    <w:rsid w:val="000B371D"/>
    <w:rsid w:val="000B3F02"/>
    <w:rsid w:val="000B40BE"/>
    <w:rsid w:val="000B4597"/>
    <w:rsid w:val="000B4865"/>
    <w:rsid w:val="000B5580"/>
    <w:rsid w:val="000B626B"/>
    <w:rsid w:val="000B6A67"/>
    <w:rsid w:val="000B7152"/>
    <w:rsid w:val="000B7B95"/>
    <w:rsid w:val="000B7CC7"/>
    <w:rsid w:val="000C07C6"/>
    <w:rsid w:val="000C08BD"/>
    <w:rsid w:val="000C0D19"/>
    <w:rsid w:val="000C0DAF"/>
    <w:rsid w:val="000C1463"/>
    <w:rsid w:val="000C1614"/>
    <w:rsid w:val="000C2516"/>
    <w:rsid w:val="000C3028"/>
    <w:rsid w:val="000C332E"/>
    <w:rsid w:val="000C33C8"/>
    <w:rsid w:val="000C36A9"/>
    <w:rsid w:val="000C36E3"/>
    <w:rsid w:val="000C38A1"/>
    <w:rsid w:val="000C3B38"/>
    <w:rsid w:val="000C4786"/>
    <w:rsid w:val="000C47BF"/>
    <w:rsid w:val="000C4BAF"/>
    <w:rsid w:val="000C4C9A"/>
    <w:rsid w:val="000C4EA6"/>
    <w:rsid w:val="000C596A"/>
    <w:rsid w:val="000C5C28"/>
    <w:rsid w:val="000C6D36"/>
    <w:rsid w:val="000C730C"/>
    <w:rsid w:val="000C7EB3"/>
    <w:rsid w:val="000C7F5D"/>
    <w:rsid w:val="000C7FA3"/>
    <w:rsid w:val="000D010E"/>
    <w:rsid w:val="000D0115"/>
    <w:rsid w:val="000D03FD"/>
    <w:rsid w:val="000D0927"/>
    <w:rsid w:val="000D1810"/>
    <w:rsid w:val="000D1AF9"/>
    <w:rsid w:val="000D251E"/>
    <w:rsid w:val="000D25CA"/>
    <w:rsid w:val="000D2724"/>
    <w:rsid w:val="000D3731"/>
    <w:rsid w:val="000D3A22"/>
    <w:rsid w:val="000D3A50"/>
    <w:rsid w:val="000D3AC0"/>
    <w:rsid w:val="000D3D9D"/>
    <w:rsid w:val="000D488E"/>
    <w:rsid w:val="000D4E3A"/>
    <w:rsid w:val="000D55D7"/>
    <w:rsid w:val="000D57DF"/>
    <w:rsid w:val="000D5D9A"/>
    <w:rsid w:val="000D62AA"/>
    <w:rsid w:val="000D62F3"/>
    <w:rsid w:val="000D6630"/>
    <w:rsid w:val="000D68DD"/>
    <w:rsid w:val="000D7091"/>
    <w:rsid w:val="000D7225"/>
    <w:rsid w:val="000D7263"/>
    <w:rsid w:val="000D7567"/>
    <w:rsid w:val="000D78F4"/>
    <w:rsid w:val="000E0273"/>
    <w:rsid w:val="000E0948"/>
    <w:rsid w:val="000E1C4A"/>
    <w:rsid w:val="000E212D"/>
    <w:rsid w:val="000E2279"/>
    <w:rsid w:val="000E2475"/>
    <w:rsid w:val="000E2F66"/>
    <w:rsid w:val="000E2FB6"/>
    <w:rsid w:val="000E3170"/>
    <w:rsid w:val="000E3FCD"/>
    <w:rsid w:val="000E4ACB"/>
    <w:rsid w:val="000E52F2"/>
    <w:rsid w:val="000E59E2"/>
    <w:rsid w:val="000E5A05"/>
    <w:rsid w:val="000E61DB"/>
    <w:rsid w:val="000E648A"/>
    <w:rsid w:val="000E6AA7"/>
    <w:rsid w:val="000E6BA1"/>
    <w:rsid w:val="000E77B0"/>
    <w:rsid w:val="000F06B4"/>
    <w:rsid w:val="000F0842"/>
    <w:rsid w:val="000F0864"/>
    <w:rsid w:val="000F0F23"/>
    <w:rsid w:val="000F0F60"/>
    <w:rsid w:val="000F11C5"/>
    <w:rsid w:val="000F13F2"/>
    <w:rsid w:val="000F166B"/>
    <w:rsid w:val="000F1A5A"/>
    <w:rsid w:val="000F2561"/>
    <w:rsid w:val="000F27DA"/>
    <w:rsid w:val="000F30E2"/>
    <w:rsid w:val="000F41A2"/>
    <w:rsid w:val="000F41EB"/>
    <w:rsid w:val="000F48CF"/>
    <w:rsid w:val="000F4980"/>
    <w:rsid w:val="000F5066"/>
    <w:rsid w:val="000F5364"/>
    <w:rsid w:val="000F555D"/>
    <w:rsid w:val="000F5B62"/>
    <w:rsid w:val="000F6183"/>
    <w:rsid w:val="000F6DD8"/>
    <w:rsid w:val="000F701F"/>
    <w:rsid w:val="000F71D2"/>
    <w:rsid w:val="000F7279"/>
    <w:rsid w:val="000F758C"/>
    <w:rsid w:val="000F79E1"/>
    <w:rsid w:val="001001DA"/>
    <w:rsid w:val="001006FB"/>
    <w:rsid w:val="00100C48"/>
    <w:rsid w:val="00100D6C"/>
    <w:rsid w:val="00101014"/>
    <w:rsid w:val="001011E9"/>
    <w:rsid w:val="001017DD"/>
    <w:rsid w:val="00101C74"/>
    <w:rsid w:val="00101F8F"/>
    <w:rsid w:val="00102B07"/>
    <w:rsid w:val="00102C7C"/>
    <w:rsid w:val="00102E67"/>
    <w:rsid w:val="00103500"/>
    <w:rsid w:val="00103547"/>
    <w:rsid w:val="001036A3"/>
    <w:rsid w:val="00103FDB"/>
    <w:rsid w:val="001044E4"/>
    <w:rsid w:val="00104596"/>
    <w:rsid w:val="00105291"/>
    <w:rsid w:val="0010563E"/>
    <w:rsid w:val="00105656"/>
    <w:rsid w:val="001057AD"/>
    <w:rsid w:val="001057AE"/>
    <w:rsid w:val="00105BFB"/>
    <w:rsid w:val="00105D60"/>
    <w:rsid w:val="00105DDB"/>
    <w:rsid w:val="00106323"/>
    <w:rsid w:val="001063EA"/>
    <w:rsid w:val="001066E0"/>
    <w:rsid w:val="00106F67"/>
    <w:rsid w:val="00107E4C"/>
    <w:rsid w:val="001104E4"/>
    <w:rsid w:val="00110557"/>
    <w:rsid w:val="001107ED"/>
    <w:rsid w:val="0011115A"/>
    <w:rsid w:val="001115B3"/>
    <w:rsid w:val="001115C6"/>
    <w:rsid w:val="00111E66"/>
    <w:rsid w:val="00112153"/>
    <w:rsid w:val="00113F8F"/>
    <w:rsid w:val="0011411C"/>
    <w:rsid w:val="00114320"/>
    <w:rsid w:val="00115883"/>
    <w:rsid w:val="00116029"/>
    <w:rsid w:val="00116362"/>
    <w:rsid w:val="0011656F"/>
    <w:rsid w:val="00116851"/>
    <w:rsid w:val="001169F2"/>
    <w:rsid w:val="00116D93"/>
    <w:rsid w:val="00116F33"/>
    <w:rsid w:val="00117529"/>
    <w:rsid w:val="001177CB"/>
    <w:rsid w:val="00120981"/>
    <w:rsid w:val="00120F7B"/>
    <w:rsid w:val="00121159"/>
    <w:rsid w:val="0012183F"/>
    <w:rsid w:val="0012227F"/>
    <w:rsid w:val="00122914"/>
    <w:rsid w:val="00122CC0"/>
    <w:rsid w:val="00123179"/>
    <w:rsid w:val="00123455"/>
    <w:rsid w:val="00124171"/>
    <w:rsid w:val="001243D0"/>
    <w:rsid w:val="001247D4"/>
    <w:rsid w:val="00124889"/>
    <w:rsid w:val="00125994"/>
    <w:rsid w:val="00125B54"/>
    <w:rsid w:val="00125C88"/>
    <w:rsid w:val="00125F8C"/>
    <w:rsid w:val="0012621C"/>
    <w:rsid w:val="00126738"/>
    <w:rsid w:val="00126A04"/>
    <w:rsid w:val="00126BFE"/>
    <w:rsid w:val="00130848"/>
    <w:rsid w:val="00131081"/>
    <w:rsid w:val="00131698"/>
    <w:rsid w:val="0013171D"/>
    <w:rsid w:val="00131741"/>
    <w:rsid w:val="00131EA9"/>
    <w:rsid w:val="00131F71"/>
    <w:rsid w:val="00131FF3"/>
    <w:rsid w:val="00132054"/>
    <w:rsid w:val="00132291"/>
    <w:rsid w:val="0013237F"/>
    <w:rsid w:val="00132BEA"/>
    <w:rsid w:val="001332AD"/>
    <w:rsid w:val="00133A2A"/>
    <w:rsid w:val="00133E1B"/>
    <w:rsid w:val="001340E6"/>
    <w:rsid w:val="0013462D"/>
    <w:rsid w:val="00134A70"/>
    <w:rsid w:val="00134FCE"/>
    <w:rsid w:val="001359E7"/>
    <w:rsid w:val="00135B1A"/>
    <w:rsid w:val="00135C56"/>
    <w:rsid w:val="00135E6C"/>
    <w:rsid w:val="001365C2"/>
    <w:rsid w:val="00136BCC"/>
    <w:rsid w:val="00137120"/>
    <w:rsid w:val="001371A2"/>
    <w:rsid w:val="00137D74"/>
    <w:rsid w:val="00137DB3"/>
    <w:rsid w:val="001404E2"/>
    <w:rsid w:val="00140767"/>
    <w:rsid w:val="00140870"/>
    <w:rsid w:val="00140C6B"/>
    <w:rsid w:val="001415BE"/>
    <w:rsid w:val="001418FB"/>
    <w:rsid w:val="00141BD0"/>
    <w:rsid w:val="00141D25"/>
    <w:rsid w:val="001420FA"/>
    <w:rsid w:val="001421E0"/>
    <w:rsid w:val="0014229E"/>
    <w:rsid w:val="001430D2"/>
    <w:rsid w:val="00143574"/>
    <w:rsid w:val="00143719"/>
    <w:rsid w:val="001439E0"/>
    <w:rsid w:val="00145201"/>
    <w:rsid w:val="001453F0"/>
    <w:rsid w:val="00145B8B"/>
    <w:rsid w:val="00145E2B"/>
    <w:rsid w:val="0014637F"/>
    <w:rsid w:val="00146A18"/>
    <w:rsid w:val="00146E90"/>
    <w:rsid w:val="00147C9E"/>
    <w:rsid w:val="00147E9A"/>
    <w:rsid w:val="00150108"/>
    <w:rsid w:val="001505BC"/>
    <w:rsid w:val="001518FF"/>
    <w:rsid w:val="001519DA"/>
    <w:rsid w:val="00151AA4"/>
    <w:rsid w:val="00151BB0"/>
    <w:rsid w:val="00151C50"/>
    <w:rsid w:val="0015210F"/>
    <w:rsid w:val="00152168"/>
    <w:rsid w:val="00152369"/>
    <w:rsid w:val="00152394"/>
    <w:rsid w:val="001528D0"/>
    <w:rsid w:val="00152BE9"/>
    <w:rsid w:val="00152DA6"/>
    <w:rsid w:val="00152F4A"/>
    <w:rsid w:val="0015329C"/>
    <w:rsid w:val="00153678"/>
    <w:rsid w:val="001547EF"/>
    <w:rsid w:val="00154BE9"/>
    <w:rsid w:val="00155BCB"/>
    <w:rsid w:val="00155C77"/>
    <w:rsid w:val="00156535"/>
    <w:rsid w:val="001566C6"/>
    <w:rsid w:val="00156D22"/>
    <w:rsid w:val="00156EF5"/>
    <w:rsid w:val="0015771F"/>
    <w:rsid w:val="00157C3C"/>
    <w:rsid w:val="00160721"/>
    <w:rsid w:val="001618C2"/>
    <w:rsid w:val="00161A5A"/>
    <w:rsid w:val="0016235B"/>
    <w:rsid w:val="00162FE4"/>
    <w:rsid w:val="00162FED"/>
    <w:rsid w:val="001638B6"/>
    <w:rsid w:val="00164ADF"/>
    <w:rsid w:val="00164C2F"/>
    <w:rsid w:val="00164CE3"/>
    <w:rsid w:val="00165693"/>
    <w:rsid w:val="001656EF"/>
    <w:rsid w:val="00165A81"/>
    <w:rsid w:val="00165D9B"/>
    <w:rsid w:val="00165FC1"/>
    <w:rsid w:val="00166450"/>
    <w:rsid w:val="0016691B"/>
    <w:rsid w:val="00166D96"/>
    <w:rsid w:val="00167312"/>
    <w:rsid w:val="001676A0"/>
    <w:rsid w:val="001676EB"/>
    <w:rsid w:val="00167885"/>
    <w:rsid w:val="00167E3C"/>
    <w:rsid w:val="00170098"/>
    <w:rsid w:val="001708DE"/>
    <w:rsid w:val="00170E7E"/>
    <w:rsid w:val="0017108F"/>
    <w:rsid w:val="001721C7"/>
    <w:rsid w:val="00172215"/>
    <w:rsid w:val="001731A3"/>
    <w:rsid w:val="00173C51"/>
    <w:rsid w:val="00173D46"/>
    <w:rsid w:val="0017432A"/>
    <w:rsid w:val="00174508"/>
    <w:rsid w:val="00174BF7"/>
    <w:rsid w:val="00175020"/>
    <w:rsid w:val="0017505D"/>
    <w:rsid w:val="001750CA"/>
    <w:rsid w:val="0017571E"/>
    <w:rsid w:val="00175C99"/>
    <w:rsid w:val="001765A5"/>
    <w:rsid w:val="00176C5D"/>
    <w:rsid w:val="00177400"/>
    <w:rsid w:val="00177C0C"/>
    <w:rsid w:val="00177CE8"/>
    <w:rsid w:val="001802E5"/>
    <w:rsid w:val="0018033A"/>
    <w:rsid w:val="00180513"/>
    <w:rsid w:val="00180F29"/>
    <w:rsid w:val="0018105E"/>
    <w:rsid w:val="00181C4A"/>
    <w:rsid w:val="00182D31"/>
    <w:rsid w:val="00182EB4"/>
    <w:rsid w:val="00182FD5"/>
    <w:rsid w:val="00183173"/>
    <w:rsid w:val="0018365A"/>
    <w:rsid w:val="00183807"/>
    <w:rsid w:val="00183F17"/>
    <w:rsid w:val="00184086"/>
    <w:rsid w:val="001849B5"/>
    <w:rsid w:val="00184BDF"/>
    <w:rsid w:val="001851BE"/>
    <w:rsid w:val="001856F4"/>
    <w:rsid w:val="00186516"/>
    <w:rsid w:val="00187EE0"/>
    <w:rsid w:val="0019018B"/>
    <w:rsid w:val="00190D9B"/>
    <w:rsid w:val="00190EB4"/>
    <w:rsid w:val="0019151C"/>
    <w:rsid w:val="00191732"/>
    <w:rsid w:val="00191767"/>
    <w:rsid w:val="00191AAD"/>
    <w:rsid w:val="00192432"/>
    <w:rsid w:val="00192CDF"/>
    <w:rsid w:val="00192D30"/>
    <w:rsid w:val="00192F54"/>
    <w:rsid w:val="00193806"/>
    <w:rsid w:val="00193F78"/>
    <w:rsid w:val="0019410E"/>
    <w:rsid w:val="00194A1F"/>
    <w:rsid w:val="00195178"/>
    <w:rsid w:val="00195523"/>
    <w:rsid w:val="0019563C"/>
    <w:rsid w:val="00195A3F"/>
    <w:rsid w:val="00195AAF"/>
    <w:rsid w:val="00195DC3"/>
    <w:rsid w:val="001961E5"/>
    <w:rsid w:val="001969E9"/>
    <w:rsid w:val="0019719B"/>
    <w:rsid w:val="0019788D"/>
    <w:rsid w:val="001978FE"/>
    <w:rsid w:val="00197D6D"/>
    <w:rsid w:val="001A0637"/>
    <w:rsid w:val="001A07E9"/>
    <w:rsid w:val="001A1338"/>
    <w:rsid w:val="001A20DE"/>
    <w:rsid w:val="001A22B8"/>
    <w:rsid w:val="001A31C6"/>
    <w:rsid w:val="001A323C"/>
    <w:rsid w:val="001A3787"/>
    <w:rsid w:val="001A4691"/>
    <w:rsid w:val="001A485B"/>
    <w:rsid w:val="001A5113"/>
    <w:rsid w:val="001A5147"/>
    <w:rsid w:val="001A5342"/>
    <w:rsid w:val="001A541D"/>
    <w:rsid w:val="001A5479"/>
    <w:rsid w:val="001A56FD"/>
    <w:rsid w:val="001A687A"/>
    <w:rsid w:val="001A6882"/>
    <w:rsid w:val="001A6A7D"/>
    <w:rsid w:val="001A6EDA"/>
    <w:rsid w:val="001A71C6"/>
    <w:rsid w:val="001A722E"/>
    <w:rsid w:val="001A7257"/>
    <w:rsid w:val="001A7542"/>
    <w:rsid w:val="001A768C"/>
    <w:rsid w:val="001A79FA"/>
    <w:rsid w:val="001A7B89"/>
    <w:rsid w:val="001B084B"/>
    <w:rsid w:val="001B08D3"/>
    <w:rsid w:val="001B159C"/>
    <w:rsid w:val="001B19F8"/>
    <w:rsid w:val="001B2ED0"/>
    <w:rsid w:val="001B3E89"/>
    <w:rsid w:val="001B40F1"/>
    <w:rsid w:val="001B440F"/>
    <w:rsid w:val="001B4B29"/>
    <w:rsid w:val="001B5352"/>
    <w:rsid w:val="001B5D5C"/>
    <w:rsid w:val="001B6A2A"/>
    <w:rsid w:val="001B6DBE"/>
    <w:rsid w:val="001B7B42"/>
    <w:rsid w:val="001B7E37"/>
    <w:rsid w:val="001C011F"/>
    <w:rsid w:val="001C02E3"/>
    <w:rsid w:val="001C08BA"/>
    <w:rsid w:val="001C0BA2"/>
    <w:rsid w:val="001C10D2"/>
    <w:rsid w:val="001C1101"/>
    <w:rsid w:val="001C1524"/>
    <w:rsid w:val="001C1702"/>
    <w:rsid w:val="001C1885"/>
    <w:rsid w:val="001C1D2E"/>
    <w:rsid w:val="001C1F71"/>
    <w:rsid w:val="001C31F2"/>
    <w:rsid w:val="001C31F4"/>
    <w:rsid w:val="001C407A"/>
    <w:rsid w:val="001C4117"/>
    <w:rsid w:val="001C4499"/>
    <w:rsid w:val="001C4609"/>
    <w:rsid w:val="001C47A2"/>
    <w:rsid w:val="001C4ABA"/>
    <w:rsid w:val="001C4D35"/>
    <w:rsid w:val="001C533B"/>
    <w:rsid w:val="001C5ACF"/>
    <w:rsid w:val="001C5E74"/>
    <w:rsid w:val="001C6DAD"/>
    <w:rsid w:val="001C6F99"/>
    <w:rsid w:val="001C6FDC"/>
    <w:rsid w:val="001C79F1"/>
    <w:rsid w:val="001D001C"/>
    <w:rsid w:val="001D0559"/>
    <w:rsid w:val="001D0650"/>
    <w:rsid w:val="001D087A"/>
    <w:rsid w:val="001D0A3D"/>
    <w:rsid w:val="001D0B1F"/>
    <w:rsid w:val="001D19EF"/>
    <w:rsid w:val="001D1D77"/>
    <w:rsid w:val="001D208D"/>
    <w:rsid w:val="001D2181"/>
    <w:rsid w:val="001D22E8"/>
    <w:rsid w:val="001D3B68"/>
    <w:rsid w:val="001D3D66"/>
    <w:rsid w:val="001D45E8"/>
    <w:rsid w:val="001D4797"/>
    <w:rsid w:val="001D4951"/>
    <w:rsid w:val="001D4B9D"/>
    <w:rsid w:val="001D5B45"/>
    <w:rsid w:val="001D638E"/>
    <w:rsid w:val="001D6462"/>
    <w:rsid w:val="001D6B10"/>
    <w:rsid w:val="001D716C"/>
    <w:rsid w:val="001D7644"/>
    <w:rsid w:val="001D768D"/>
    <w:rsid w:val="001D76AF"/>
    <w:rsid w:val="001D7D31"/>
    <w:rsid w:val="001D7F60"/>
    <w:rsid w:val="001E032F"/>
    <w:rsid w:val="001E0EE5"/>
    <w:rsid w:val="001E12C5"/>
    <w:rsid w:val="001E177C"/>
    <w:rsid w:val="001E1870"/>
    <w:rsid w:val="001E21EC"/>
    <w:rsid w:val="001E2377"/>
    <w:rsid w:val="001E23A7"/>
    <w:rsid w:val="001E2435"/>
    <w:rsid w:val="001E2445"/>
    <w:rsid w:val="001E2C6A"/>
    <w:rsid w:val="001E2D87"/>
    <w:rsid w:val="001E3036"/>
    <w:rsid w:val="001E351D"/>
    <w:rsid w:val="001E36D3"/>
    <w:rsid w:val="001E378A"/>
    <w:rsid w:val="001E3CA2"/>
    <w:rsid w:val="001E40EB"/>
    <w:rsid w:val="001E4297"/>
    <w:rsid w:val="001E47D9"/>
    <w:rsid w:val="001E49C1"/>
    <w:rsid w:val="001E5083"/>
    <w:rsid w:val="001E5C68"/>
    <w:rsid w:val="001E67B9"/>
    <w:rsid w:val="001E74F7"/>
    <w:rsid w:val="001F0134"/>
    <w:rsid w:val="001F0460"/>
    <w:rsid w:val="001F0991"/>
    <w:rsid w:val="001F1D0C"/>
    <w:rsid w:val="001F20B9"/>
    <w:rsid w:val="001F2157"/>
    <w:rsid w:val="001F2664"/>
    <w:rsid w:val="001F2FB3"/>
    <w:rsid w:val="001F40CA"/>
    <w:rsid w:val="001F4280"/>
    <w:rsid w:val="001F4751"/>
    <w:rsid w:val="001F4F52"/>
    <w:rsid w:val="001F5F9B"/>
    <w:rsid w:val="001F60DB"/>
    <w:rsid w:val="001F6D00"/>
    <w:rsid w:val="001F7684"/>
    <w:rsid w:val="001F781E"/>
    <w:rsid w:val="001F78C0"/>
    <w:rsid w:val="001F7B83"/>
    <w:rsid w:val="002000F6"/>
    <w:rsid w:val="002016F9"/>
    <w:rsid w:val="00202508"/>
    <w:rsid w:val="00202B5A"/>
    <w:rsid w:val="0020310E"/>
    <w:rsid w:val="002043AA"/>
    <w:rsid w:val="00204B99"/>
    <w:rsid w:val="00204C1E"/>
    <w:rsid w:val="002054A3"/>
    <w:rsid w:val="002056FB"/>
    <w:rsid w:val="002066DC"/>
    <w:rsid w:val="00206842"/>
    <w:rsid w:val="00206937"/>
    <w:rsid w:val="00206DC3"/>
    <w:rsid w:val="00206EB4"/>
    <w:rsid w:val="00207232"/>
    <w:rsid w:val="002074A0"/>
    <w:rsid w:val="00207520"/>
    <w:rsid w:val="00207D97"/>
    <w:rsid w:val="00210155"/>
    <w:rsid w:val="002101A9"/>
    <w:rsid w:val="00210680"/>
    <w:rsid w:val="002107FC"/>
    <w:rsid w:val="00210A69"/>
    <w:rsid w:val="00210D4B"/>
    <w:rsid w:val="0021113A"/>
    <w:rsid w:val="00211C48"/>
    <w:rsid w:val="002127FA"/>
    <w:rsid w:val="00213824"/>
    <w:rsid w:val="002143D4"/>
    <w:rsid w:val="00214CDC"/>
    <w:rsid w:val="00214E67"/>
    <w:rsid w:val="00214EC3"/>
    <w:rsid w:val="00215D1F"/>
    <w:rsid w:val="00215EE7"/>
    <w:rsid w:val="002161F3"/>
    <w:rsid w:val="00216854"/>
    <w:rsid w:val="00216CF7"/>
    <w:rsid w:val="00216D3C"/>
    <w:rsid w:val="0021727E"/>
    <w:rsid w:val="00217D07"/>
    <w:rsid w:val="00220ECD"/>
    <w:rsid w:val="0022107E"/>
    <w:rsid w:val="00221EB3"/>
    <w:rsid w:val="00221F55"/>
    <w:rsid w:val="00222082"/>
    <w:rsid w:val="00222A4A"/>
    <w:rsid w:val="00222F06"/>
    <w:rsid w:val="00223313"/>
    <w:rsid w:val="0022363A"/>
    <w:rsid w:val="0022365C"/>
    <w:rsid w:val="002248AA"/>
    <w:rsid w:val="00224C6D"/>
    <w:rsid w:val="00224D30"/>
    <w:rsid w:val="0022654B"/>
    <w:rsid w:val="0022671E"/>
    <w:rsid w:val="00226B3E"/>
    <w:rsid w:val="002307ED"/>
    <w:rsid w:val="00230995"/>
    <w:rsid w:val="00231207"/>
    <w:rsid w:val="0023180D"/>
    <w:rsid w:val="00232873"/>
    <w:rsid w:val="00232BA0"/>
    <w:rsid w:val="00233453"/>
    <w:rsid w:val="00233484"/>
    <w:rsid w:val="00233B97"/>
    <w:rsid w:val="00234093"/>
    <w:rsid w:val="00234374"/>
    <w:rsid w:val="00234E2E"/>
    <w:rsid w:val="00235158"/>
    <w:rsid w:val="00236604"/>
    <w:rsid w:val="00237104"/>
    <w:rsid w:val="002372FD"/>
    <w:rsid w:val="002377EF"/>
    <w:rsid w:val="002402A8"/>
    <w:rsid w:val="0024080E"/>
    <w:rsid w:val="00240A62"/>
    <w:rsid w:val="00241550"/>
    <w:rsid w:val="0024156F"/>
    <w:rsid w:val="00241E6C"/>
    <w:rsid w:val="00242718"/>
    <w:rsid w:val="00242AAA"/>
    <w:rsid w:val="0024314B"/>
    <w:rsid w:val="00243187"/>
    <w:rsid w:val="002435B1"/>
    <w:rsid w:val="00243864"/>
    <w:rsid w:val="0024397F"/>
    <w:rsid w:val="00243EE1"/>
    <w:rsid w:val="00243F93"/>
    <w:rsid w:val="002442FE"/>
    <w:rsid w:val="002443BF"/>
    <w:rsid w:val="002443DC"/>
    <w:rsid w:val="002451A1"/>
    <w:rsid w:val="00245506"/>
    <w:rsid w:val="002460FC"/>
    <w:rsid w:val="00246A78"/>
    <w:rsid w:val="00246B13"/>
    <w:rsid w:val="00246B40"/>
    <w:rsid w:val="00246E21"/>
    <w:rsid w:val="00247647"/>
    <w:rsid w:val="00247A01"/>
    <w:rsid w:val="00247D22"/>
    <w:rsid w:val="00247D76"/>
    <w:rsid w:val="002500D6"/>
    <w:rsid w:val="00250155"/>
    <w:rsid w:val="00250855"/>
    <w:rsid w:val="00250A8D"/>
    <w:rsid w:val="00250E88"/>
    <w:rsid w:val="00251033"/>
    <w:rsid w:val="00251998"/>
    <w:rsid w:val="00251C6D"/>
    <w:rsid w:val="00254350"/>
    <w:rsid w:val="002543A1"/>
    <w:rsid w:val="00255441"/>
    <w:rsid w:val="0025556D"/>
    <w:rsid w:val="002555D3"/>
    <w:rsid w:val="00255BD0"/>
    <w:rsid w:val="00256248"/>
    <w:rsid w:val="0025646D"/>
    <w:rsid w:val="002569DA"/>
    <w:rsid w:val="002576F0"/>
    <w:rsid w:val="0025786A"/>
    <w:rsid w:val="0025790B"/>
    <w:rsid w:val="00260A38"/>
    <w:rsid w:val="00260A7A"/>
    <w:rsid w:val="00260B38"/>
    <w:rsid w:val="00261717"/>
    <w:rsid w:val="00261F8E"/>
    <w:rsid w:val="00262134"/>
    <w:rsid w:val="00262B8E"/>
    <w:rsid w:val="00262D69"/>
    <w:rsid w:val="002635B7"/>
    <w:rsid w:val="002657BF"/>
    <w:rsid w:val="00265A5D"/>
    <w:rsid w:val="00265A60"/>
    <w:rsid w:val="00265B14"/>
    <w:rsid w:val="00266200"/>
    <w:rsid w:val="00266294"/>
    <w:rsid w:val="0026696C"/>
    <w:rsid w:val="00266C39"/>
    <w:rsid w:val="00266E9D"/>
    <w:rsid w:val="0026714C"/>
    <w:rsid w:val="002671CF"/>
    <w:rsid w:val="002674B4"/>
    <w:rsid w:val="00267BEC"/>
    <w:rsid w:val="00267F30"/>
    <w:rsid w:val="002702B0"/>
    <w:rsid w:val="00270DB6"/>
    <w:rsid w:val="00270F5B"/>
    <w:rsid w:val="002711C4"/>
    <w:rsid w:val="0027127C"/>
    <w:rsid w:val="00271504"/>
    <w:rsid w:val="0027152D"/>
    <w:rsid w:val="00271A4D"/>
    <w:rsid w:val="00271A83"/>
    <w:rsid w:val="00271B25"/>
    <w:rsid w:val="00271EA2"/>
    <w:rsid w:val="00272487"/>
    <w:rsid w:val="00272EEF"/>
    <w:rsid w:val="002733C0"/>
    <w:rsid w:val="0027491B"/>
    <w:rsid w:val="00274942"/>
    <w:rsid w:val="00274A66"/>
    <w:rsid w:val="0027517F"/>
    <w:rsid w:val="00275549"/>
    <w:rsid w:val="00275C5C"/>
    <w:rsid w:val="00275FC2"/>
    <w:rsid w:val="00277A76"/>
    <w:rsid w:val="00277EB7"/>
    <w:rsid w:val="002804D8"/>
    <w:rsid w:val="00280A45"/>
    <w:rsid w:val="00281936"/>
    <w:rsid w:val="002828C7"/>
    <w:rsid w:val="002832A5"/>
    <w:rsid w:val="002838FD"/>
    <w:rsid w:val="00283C5C"/>
    <w:rsid w:val="00284A89"/>
    <w:rsid w:val="00284D66"/>
    <w:rsid w:val="00284E92"/>
    <w:rsid w:val="0028514C"/>
    <w:rsid w:val="002852BD"/>
    <w:rsid w:val="002853A8"/>
    <w:rsid w:val="0028663A"/>
    <w:rsid w:val="00287D3D"/>
    <w:rsid w:val="00287E1B"/>
    <w:rsid w:val="002902E8"/>
    <w:rsid w:val="002910AB"/>
    <w:rsid w:val="00291546"/>
    <w:rsid w:val="00291613"/>
    <w:rsid w:val="00291D40"/>
    <w:rsid w:val="002927D1"/>
    <w:rsid w:val="00292909"/>
    <w:rsid w:val="00293020"/>
    <w:rsid w:val="002932D2"/>
    <w:rsid w:val="00293587"/>
    <w:rsid w:val="00293E44"/>
    <w:rsid w:val="00294BFA"/>
    <w:rsid w:val="00295254"/>
    <w:rsid w:val="00295790"/>
    <w:rsid w:val="00296117"/>
    <w:rsid w:val="0029672C"/>
    <w:rsid w:val="00296D33"/>
    <w:rsid w:val="00297A83"/>
    <w:rsid w:val="00297B86"/>
    <w:rsid w:val="002A00BB"/>
    <w:rsid w:val="002A0179"/>
    <w:rsid w:val="002A046A"/>
    <w:rsid w:val="002A17B3"/>
    <w:rsid w:val="002A1AD4"/>
    <w:rsid w:val="002A1B3D"/>
    <w:rsid w:val="002A24CA"/>
    <w:rsid w:val="002A26C2"/>
    <w:rsid w:val="002A2B15"/>
    <w:rsid w:val="002A2BEB"/>
    <w:rsid w:val="002A2DA3"/>
    <w:rsid w:val="002A2E42"/>
    <w:rsid w:val="002A30C3"/>
    <w:rsid w:val="002A3278"/>
    <w:rsid w:val="002A327A"/>
    <w:rsid w:val="002A3634"/>
    <w:rsid w:val="002A3D3D"/>
    <w:rsid w:val="002A3EB1"/>
    <w:rsid w:val="002A401C"/>
    <w:rsid w:val="002A442B"/>
    <w:rsid w:val="002A44A8"/>
    <w:rsid w:val="002A48E0"/>
    <w:rsid w:val="002A4968"/>
    <w:rsid w:val="002A4B25"/>
    <w:rsid w:val="002A4C6F"/>
    <w:rsid w:val="002A5072"/>
    <w:rsid w:val="002A52E8"/>
    <w:rsid w:val="002A55E0"/>
    <w:rsid w:val="002A5D06"/>
    <w:rsid w:val="002A5FB3"/>
    <w:rsid w:val="002A64AA"/>
    <w:rsid w:val="002A70E4"/>
    <w:rsid w:val="002B10D4"/>
    <w:rsid w:val="002B17DE"/>
    <w:rsid w:val="002B1989"/>
    <w:rsid w:val="002B1DEF"/>
    <w:rsid w:val="002B2250"/>
    <w:rsid w:val="002B270E"/>
    <w:rsid w:val="002B281D"/>
    <w:rsid w:val="002B30EC"/>
    <w:rsid w:val="002B311C"/>
    <w:rsid w:val="002B31C3"/>
    <w:rsid w:val="002B325B"/>
    <w:rsid w:val="002B333F"/>
    <w:rsid w:val="002B3F04"/>
    <w:rsid w:val="002B3F34"/>
    <w:rsid w:val="002B42FA"/>
    <w:rsid w:val="002B4301"/>
    <w:rsid w:val="002B479F"/>
    <w:rsid w:val="002B484B"/>
    <w:rsid w:val="002B508F"/>
    <w:rsid w:val="002B5CB9"/>
    <w:rsid w:val="002B61BF"/>
    <w:rsid w:val="002B624B"/>
    <w:rsid w:val="002B70D3"/>
    <w:rsid w:val="002B7390"/>
    <w:rsid w:val="002B77C7"/>
    <w:rsid w:val="002B77DF"/>
    <w:rsid w:val="002B7D5F"/>
    <w:rsid w:val="002B7E12"/>
    <w:rsid w:val="002B7EE4"/>
    <w:rsid w:val="002B7F7E"/>
    <w:rsid w:val="002C0058"/>
    <w:rsid w:val="002C02AB"/>
    <w:rsid w:val="002C067B"/>
    <w:rsid w:val="002C1883"/>
    <w:rsid w:val="002C1890"/>
    <w:rsid w:val="002C1B25"/>
    <w:rsid w:val="002C1D92"/>
    <w:rsid w:val="002C1FEB"/>
    <w:rsid w:val="002C204A"/>
    <w:rsid w:val="002C3869"/>
    <w:rsid w:val="002C4794"/>
    <w:rsid w:val="002C484C"/>
    <w:rsid w:val="002C4CBF"/>
    <w:rsid w:val="002C509A"/>
    <w:rsid w:val="002C5150"/>
    <w:rsid w:val="002C521E"/>
    <w:rsid w:val="002C522F"/>
    <w:rsid w:val="002C540B"/>
    <w:rsid w:val="002C5669"/>
    <w:rsid w:val="002C5903"/>
    <w:rsid w:val="002C65C0"/>
    <w:rsid w:val="002C6626"/>
    <w:rsid w:val="002C6A91"/>
    <w:rsid w:val="002C6D56"/>
    <w:rsid w:val="002C6E41"/>
    <w:rsid w:val="002C796B"/>
    <w:rsid w:val="002C7C76"/>
    <w:rsid w:val="002D0161"/>
    <w:rsid w:val="002D0F01"/>
    <w:rsid w:val="002D0FB7"/>
    <w:rsid w:val="002D105B"/>
    <w:rsid w:val="002D111B"/>
    <w:rsid w:val="002D13EB"/>
    <w:rsid w:val="002D159D"/>
    <w:rsid w:val="002D1736"/>
    <w:rsid w:val="002D17DC"/>
    <w:rsid w:val="002D1ECE"/>
    <w:rsid w:val="002D2DF9"/>
    <w:rsid w:val="002D3923"/>
    <w:rsid w:val="002D393F"/>
    <w:rsid w:val="002D3A1B"/>
    <w:rsid w:val="002D3ABF"/>
    <w:rsid w:val="002D3B0C"/>
    <w:rsid w:val="002D41CC"/>
    <w:rsid w:val="002D4C3D"/>
    <w:rsid w:val="002D5019"/>
    <w:rsid w:val="002D5127"/>
    <w:rsid w:val="002D5A87"/>
    <w:rsid w:val="002D5B58"/>
    <w:rsid w:val="002D5C1E"/>
    <w:rsid w:val="002D618A"/>
    <w:rsid w:val="002D6715"/>
    <w:rsid w:val="002D693D"/>
    <w:rsid w:val="002D6952"/>
    <w:rsid w:val="002D6CD3"/>
    <w:rsid w:val="002D6E85"/>
    <w:rsid w:val="002D7329"/>
    <w:rsid w:val="002D7423"/>
    <w:rsid w:val="002D7617"/>
    <w:rsid w:val="002D77F6"/>
    <w:rsid w:val="002D7FA9"/>
    <w:rsid w:val="002E0AD0"/>
    <w:rsid w:val="002E1277"/>
    <w:rsid w:val="002E1731"/>
    <w:rsid w:val="002E1756"/>
    <w:rsid w:val="002E187E"/>
    <w:rsid w:val="002E2245"/>
    <w:rsid w:val="002E30E9"/>
    <w:rsid w:val="002E33B6"/>
    <w:rsid w:val="002E376C"/>
    <w:rsid w:val="002E4415"/>
    <w:rsid w:val="002E4657"/>
    <w:rsid w:val="002E4DE5"/>
    <w:rsid w:val="002E5540"/>
    <w:rsid w:val="002E66A8"/>
    <w:rsid w:val="002E6A31"/>
    <w:rsid w:val="002E6A8F"/>
    <w:rsid w:val="002E6C18"/>
    <w:rsid w:val="002E75A3"/>
    <w:rsid w:val="002E7989"/>
    <w:rsid w:val="002F0162"/>
    <w:rsid w:val="002F0603"/>
    <w:rsid w:val="002F1992"/>
    <w:rsid w:val="002F2274"/>
    <w:rsid w:val="002F2386"/>
    <w:rsid w:val="002F2649"/>
    <w:rsid w:val="002F2C79"/>
    <w:rsid w:val="002F333D"/>
    <w:rsid w:val="002F3BC2"/>
    <w:rsid w:val="002F4C21"/>
    <w:rsid w:val="002F5088"/>
    <w:rsid w:val="002F51E6"/>
    <w:rsid w:val="002F57C6"/>
    <w:rsid w:val="002F601B"/>
    <w:rsid w:val="002F6513"/>
    <w:rsid w:val="002F66A7"/>
    <w:rsid w:val="002F6C7D"/>
    <w:rsid w:val="002F70AD"/>
    <w:rsid w:val="002F7150"/>
    <w:rsid w:val="002F71FD"/>
    <w:rsid w:val="0030003E"/>
    <w:rsid w:val="003001C8"/>
    <w:rsid w:val="003001F7"/>
    <w:rsid w:val="00300260"/>
    <w:rsid w:val="0030135B"/>
    <w:rsid w:val="00302300"/>
    <w:rsid w:val="003024F2"/>
    <w:rsid w:val="00302A7A"/>
    <w:rsid w:val="00302AD6"/>
    <w:rsid w:val="00302CD4"/>
    <w:rsid w:val="00302ED0"/>
    <w:rsid w:val="00303079"/>
    <w:rsid w:val="003042B8"/>
    <w:rsid w:val="00304A86"/>
    <w:rsid w:val="00304D4B"/>
    <w:rsid w:val="003054E5"/>
    <w:rsid w:val="00305510"/>
    <w:rsid w:val="003057E9"/>
    <w:rsid w:val="00305CFE"/>
    <w:rsid w:val="00305D77"/>
    <w:rsid w:val="00305DCB"/>
    <w:rsid w:val="00307B7F"/>
    <w:rsid w:val="0031041C"/>
    <w:rsid w:val="0031058D"/>
    <w:rsid w:val="0031062F"/>
    <w:rsid w:val="003108CD"/>
    <w:rsid w:val="003109A6"/>
    <w:rsid w:val="00310ACD"/>
    <w:rsid w:val="00310C1C"/>
    <w:rsid w:val="00310E3B"/>
    <w:rsid w:val="0031185F"/>
    <w:rsid w:val="003124E6"/>
    <w:rsid w:val="00312E8F"/>
    <w:rsid w:val="00313088"/>
    <w:rsid w:val="00313229"/>
    <w:rsid w:val="00313456"/>
    <w:rsid w:val="00313A24"/>
    <w:rsid w:val="00313FFE"/>
    <w:rsid w:val="003142EE"/>
    <w:rsid w:val="003147D1"/>
    <w:rsid w:val="00314DBD"/>
    <w:rsid w:val="00315B7C"/>
    <w:rsid w:val="00315C77"/>
    <w:rsid w:val="00315D3D"/>
    <w:rsid w:val="00315ED9"/>
    <w:rsid w:val="00315F6D"/>
    <w:rsid w:val="003162B2"/>
    <w:rsid w:val="00316336"/>
    <w:rsid w:val="00316A12"/>
    <w:rsid w:val="00316DF3"/>
    <w:rsid w:val="00316EBA"/>
    <w:rsid w:val="00317131"/>
    <w:rsid w:val="0031778C"/>
    <w:rsid w:val="00317A18"/>
    <w:rsid w:val="00317AAF"/>
    <w:rsid w:val="00317C90"/>
    <w:rsid w:val="0032053E"/>
    <w:rsid w:val="00320B10"/>
    <w:rsid w:val="00320C3D"/>
    <w:rsid w:val="00321141"/>
    <w:rsid w:val="003211B4"/>
    <w:rsid w:val="003215AA"/>
    <w:rsid w:val="0032189F"/>
    <w:rsid w:val="0032197F"/>
    <w:rsid w:val="0032243F"/>
    <w:rsid w:val="00322A68"/>
    <w:rsid w:val="00323140"/>
    <w:rsid w:val="003234D9"/>
    <w:rsid w:val="0032457F"/>
    <w:rsid w:val="00324686"/>
    <w:rsid w:val="00324A9D"/>
    <w:rsid w:val="00324AFF"/>
    <w:rsid w:val="003256B1"/>
    <w:rsid w:val="003258AC"/>
    <w:rsid w:val="003258F9"/>
    <w:rsid w:val="00326092"/>
    <w:rsid w:val="003260F5"/>
    <w:rsid w:val="00326C60"/>
    <w:rsid w:val="003271C7"/>
    <w:rsid w:val="00327686"/>
    <w:rsid w:val="00330157"/>
    <w:rsid w:val="00330699"/>
    <w:rsid w:val="00330B5F"/>
    <w:rsid w:val="00331276"/>
    <w:rsid w:val="00331713"/>
    <w:rsid w:val="00331FC8"/>
    <w:rsid w:val="00332B6D"/>
    <w:rsid w:val="00332E75"/>
    <w:rsid w:val="00333673"/>
    <w:rsid w:val="00333AAA"/>
    <w:rsid w:val="00333B42"/>
    <w:rsid w:val="00334010"/>
    <w:rsid w:val="00334083"/>
    <w:rsid w:val="00334374"/>
    <w:rsid w:val="00335768"/>
    <w:rsid w:val="003357D0"/>
    <w:rsid w:val="00335965"/>
    <w:rsid w:val="003363A3"/>
    <w:rsid w:val="0033652E"/>
    <w:rsid w:val="003365E8"/>
    <w:rsid w:val="0033673F"/>
    <w:rsid w:val="0033681A"/>
    <w:rsid w:val="00336A89"/>
    <w:rsid w:val="00336C6A"/>
    <w:rsid w:val="00340523"/>
    <w:rsid w:val="00340F25"/>
    <w:rsid w:val="003411E0"/>
    <w:rsid w:val="0034179E"/>
    <w:rsid w:val="00341A44"/>
    <w:rsid w:val="00341E05"/>
    <w:rsid w:val="00342100"/>
    <w:rsid w:val="00342228"/>
    <w:rsid w:val="00342740"/>
    <w:rsid w:val="003433CD"/>
    <w:rsid w:val="00343A01"/>
    <w:rsid w:val="003444DA"/>
    <w:rsid w:val="00344645"/>
    <w:rsid w:val="003446CE"/>
    <w:rsid w:val="00344B06"/>
    <w:rsid w:val="0034515E"/>
    <w:rsid w:val="00345666"/>
    <w:rsid w:val="003458D7"/>
    <w:rsid w:val="003459DF"/>
    <w:rsid w:val="00345CED"/>
    <w:rsid w:val="0034625E"/>
    <w:rsid w:val="00346421"/>
    <w:rsid w:val="00346E5A"/>
    <w:rsid w:val="00346EE0"/>
    <w:rsid w:val="00347089"/>
    <w:rsid w:val="00347807"/>
    <w:rsid w:val="00347A84"/>
    <w:rsid w:val="00347A8C"/>
    <w:rsid w:val="00350814"/>
    <w:rsid w:val="003508D9"/>
    <w:rsid w:val="00350A33"/>
    <w:rsid w:val="00351125"/>
    <w:rsid w:val="0035130E"/>
    <w:rsid w:val="00351975"/>
    <w:rsid w:val="00351B82"/>
    <w:rsid w:val="0035215A"/>
    <w:rsid w:val="00352190"/>
    <w:rsid w:val="00352C3D"/>
    <w:rsid w:val="0035325B"/>
    <w:rsid w:val="0035360A"/>
    <w:rsid w:val="00353A63"/>
    <w:rsid w:val="00354B1C"/>
    <w:rsid w:val="00354D7E"/>
    <w:rsid w:val="00354EE0"/>
    <w:rsid w:val="00355327"/>
    <w:rsid w:val="003553DF"/>
    <w:rsid w:val="003556DF"/>
    <w:rsid w:val="00355F8A"/>
    <w:rsid w:val="00356060"/>
    <w:rsid w:val="00356DF0"/>
    <w:rsid w:val="00357303"/>
    <w:rsid w:val="00357445"/>
    <w:rsid w:val="00357C53"/>
    <w:rsid w:val="00360BCA"/>
    <w:rsid w:val="00360C9D"/>
    <w:rsid w:val="00360D23"/>
    <w:rsid w:val="00361AED"/>
    <w:rsid w:val="00361EE7"/>
    <w:rsid w:val="003628B1"/>
    <w:rsid w:val="00362E98"/>
    <w:rsid w:val="0036384F"/>
    <w:rsid w:val="0036386F"/>
    <w:rsid w:val="00363FED"/>
    <w:rsid w:val="00364A8D"/>
    <w:rsid w:val="00365290"/>
    <w:rsid w:val="003658B0"/>
    <w:rsid w:val="00365A8A"/>
    <w:rsid w:val="00366CC9"/>
    <w:rsid w:val="00366FBA"/>
    <w:rsid w:val="00367205"/>
    <w:rsid w:val="00367B20"/>
    <w:rsid w:val="00370883"/>
    <w:rsid w:val="00370DC6"/>
    <w:rsid w:val="0037104D"/>
    <w:rsid w:val="0037177E"/>
    <w:rsid w:val="00371A9F"/>
    <w:rsid w:val="00372266"/>
    <w:rsid w:val="00372610"/>
    <w:rsid w:val="003726DA"/>
    <w:rsid w:val="00372981"/>
    <w:rsid w:val="00373103"/>
    <w:rsid w:val="00373323"/>
    <w:rsid w:val="003739A5"/>
    <w:rsid w:val="00373D6B"/>
    <w:rsid w:val="00373F44"/>
    <w:rsid w:val="00374782"/>
    <w:rsid w:val="003747C9"/>
    <w:rsid w:val="00374D6B"/>
    <w:rsid w:val="00374EBB"/>
    <w:rsid w:val="003755A2"/>
    <w:rsid w:val="00375979"/>
    <w:rsid w:val="003764AA"/>
    <w:rsid w:val="00376659"/>
    <w:rsid w:val="0037709A"/>
    <w:rsid w:val="003776A8"/>
    <w:rsid w:val="003804C3"/>
    <w:rsid w:val="00380A08"/>
    <w:rsid w:val="0038102D"/>
    <w:rsid w:val="00381144"/>
    <w:rsid w:val="0038138E"/>
    <w:rsid w:val="003813C1"/>
    <w:rsid w:val="003813E6"/>
    <w:rsid w:val="00382D70"/>
    <w:rsid w:val="00383326"/>
    <w:rsid w:val="00383912"/>
    <w:rsid w:val="00384204"/>
    <w:rsid w:val="003845A7"/>
    <w:rsid w:val="00384E07"/>
    <w:rsid w:val="00385976"/>
    <w:rsid w:val="00385D4C"/>
    <w:rsid w:val="0038650A"/>
    <w:rsid w:val="0038696A"/>
    <w:rsid w:val="00386C3A"/>
    <w:rsid w:val="00387491"/>
    <w:rsid w:val="00391765"/>
    <w:rsid w:val="00391CE4"/>
    <w:rsid w:val="00392F5D"/>
    <w:rsid w:val="0039310C"/>
    <w:rsid w:val="00393591"/>
    <w:rsid w:val="00393EDD"/>
    <w:rsid w:val="00393FEE"/>
    <w:rsid w:val="00394053"/>
    <w:rsid w:val="00395B46"/>
    <w:rsid w:val="00396A49"/>
    <w:rsid w:val="00396FC7"/>
    <w:rsid w:val="00397188"/>
    <w:rsid w:val="003971F2"/>
    <w:rsid w:val="00397758"/>
    <w:rsid w:val="00397869"/>
    <w:rsid w:val="003978F1"/>
    <w:rsid w:val="003A0970"/>
    <w:rsid w:val="003A15D1"/>
    <w:rsid w:val="003A1BF3"/>
    <w:rsid w:val="003A1C89"/>
    <w:rsid w:val="003A215F"/>
    <w:rsid w:val="003A2476"/>
    <w:rsid w:val="003A2582"/>
    <w:rsid w:val="003A2B61"/>
    <w:rsid w:val="003A3131"/>
    <w:rsid w:val="003A35B5"/>
    <w:rsid w:val="003A3858"/>
    <w:rsid w:val="003A38CC"/>
    <w:rsid w:val="003A39E5"/>
    <w:rsid w:val="003A3A51"/>
    <w:rsid w:val="003A498C"/>
    <w:rsid w:val="003A4DE1"/>
    <w:rsid w:val="003A4FBF"/>
    <w:rsid w:val="003A514B"/>
    <w:rsid w:val="003A541D"/>
    <w:rsid w:val="003A54DA"/>
    <w:rsid w:val="003A5727"/>
    <w:rsid w:val="003A5BAA"/>
    <w:rsid w:val="003A65C1"/>
    <w:rsid w:val="003A65E5"/>
    <w:rsid w:val="003A6B30"/>
    <w:rsid w:val="003A6F5B"/>
    <w:rsid w:val="003A6FB1"/>
    <w:rsid w:val="003A7291"/>
    <w:rsid w:val="003A76C9"/>
    <w:rsid w:val="003A7FBA"/>
    <w:rsid w:val="003B00C4"/>
    <w:rsid w:val="003B0C8A"/>
    <w:rsid w:val="003B207E"/>
    <w:rsid w:val="003B316C"/>
    <w:rsid w:val="003B35E2"/>
    <w:rsid w:val="003B3737"/>
    <w:rsid w:val="003B37A8"/>
    <w:rsid w:val="003B39DF"/>
    <w:rsid w:val="003B40C4"/>
    <w:rsid w:val="003B4399"/>
    <w:rsid w:val="003B4833"/>
    <w:rsid w:val="003B4D6D"/>
    <w:rsid w:val="003B4F99"/>
    <w:rsid w:val="003B51FF"/>
    <w:rsid w:val="003B5251"/>
    <w:rsid w:val="003B53D3"/>
    <w:rsid w:val="003B54B7"/>
    <w:rsid w:val="003B54C6"/>
    <w:rsid w:val="003B682B"/>
    <w:rsid w:val="003B77FE"/>
    <w:rsid w:val="003B7959"/>
    <w:rsid w:val="003C0AE0"/>
    <w:rsid w:val="003C0BA1"/>
    <w:rsid w:val="003C10D0"/>
    <w:rsid w:val="003C1107"/>
    <w:rsid w:val="003C2895"/>
    <w:rsid w:val="003C306E"/>
    <w:rsid w:val="003C3611"/>
    <w:rsid w:val="003C3650"/>
    <w:rsid w:val="003C3EA6"/>
    <w:rsid w:val="003C42AE"/>
    <w:rsid w:val="003C4E15"/>
    <w:rsid w:val="003C59F5"/>
    <w:rsid w:val="003C62C7"/>
    <w:rsid w:val="003C6766"/>
    <w:rsid w:val="003C749C"/>
    <w:rsid w:val="003C7530"/>
    <w:rsid w:val="003C7980"/>
    <w:rsid w:val="003C7A97"/>
    <w:rsid w:val="003C7BF3"/>
    <w:rsid w:val="003C7C65"/>
    <w:rsid w:val="003D0164"/>
    <w:rsid w:val="003D0318"/>
    <w:rsid w:val="003D0BE8"/>
    <w:rsid w:val="003D107B"/>
    <w:rsid w:val="003D1543"/>
    <w:rsid w:val="003D1E0C"/>
    <w:rsid w:val="003D1E35"/>
    <w:rsid w:val="003D1F44"/>
    <w:rsid w:val="003D24D5"/>
    <w:rsid w:val="003D26A3"/>
    <w:rsid w:val="003D2C5F"/>
    <w:rsid w:val="003D3051"/>
    <w:rsid w:val="003D34D7"/>
    <w:rsid w:val="003D3D8D"/>
    <w:rsid w:val="003D4417"/>
    <w:rsid w:val="003D4864"/>
    <w:rsid w:val="003D4C0A"/>
    <w:rsid w:val="003D4E03"/>
    <w:rsid w:val="003D5000"/>
    <w:rsid w:val="003D52CE"/>
    <w:rsid w:val="003D5335"/>
    <w:rsid w:val="003D57DD"/>
    <w:rsid w:val="003D5CDC"/>
    <w:rsid w:val="003D5FAD"/>
    <w:rsid w:val="003D68C5"/>
    <w:rsid w:val="003D6AD7"/>
    <w:rsid w:val="003D6BB4"/>
    <w:rsid w:val="003D6C63"/>
    <w:rsid w:val="003D7EC0"/>
    <w:rsid w:val="003E05AF"/>
    <w:rsid w:val="003E065D"/>
    <w:rsid w:val="003E09AF"/>
    <w:rsid w:val="003E10E1"/>
    <w:rsid w:val="003E156D"/>
    <w:rsid w:val="003E17E0"/>
    <w:rsid w:val="003E20D3"/>
    <w:rsid w:val="003E2BD7"/>
    <w:rsid w:val="003E3690"/>
    <w:rsid w:val="003E3BEA"/>
    <w:rsid w:val="003E3E4A"/>
    <w:rsid w:val="003E472B"/>
    <w:rsid w:val="003E5045"/>
    <w:rsid w:val="003E6D9B"/>
    <w:rsid w:val="003E71C0"/>
    <w:rsid w:val="003F0AE3"/>
    <w:rsid w:val="003F169E"/>
    <w:rsid w:val="003F182C"/>
    <w:rsid w:val="003F20D2"/>
    <w:rsid w:val="003F26EB"/>
    <w:rsid w:val="003F2C61"/>
    <w:rsid w:val="003F3C6A"/>
    <w:rsid w:val="003F3F3E"/>
    <w:rsid w:val="003F3F6E"/>
    <w:rsid w:val="003F560E"/>
    <w:rsid w:val="003F57F6"/>
    <w:rsid w:val="003F5FDB"/>
    <w:rsid w:val="003F6515"/>
    <w:rsid w:val="003F65DE"/>
    <w:rsid w:val="003F68FA"/>
    <w:rsid w:val="003F6A93"/>
    <w:rsid w:val="003F6CE7"/>
    <w:rsid w:val="003F6F3E"/>
    <w:rsid w:val="003F7373"/>
    <w:rsid w:val="003F79A8"/>
    <w:rsid w:val="003F7BC0"/>
    <w:rsid w:val="0040020A"/>
    <w:rsid w:val="00400822"/>
    <w:rsid w:val="00400837"/>
    <w:rsid w:val="00400BDF"/>
    <w:rsid w:val="00400FDB"/>
    <w:rsid w:val="00401301"/>
    <w:rsid w:val="00401D68"/>
    <w:rsid w:val="00401EE3"/>
    <w:rsid w:val="0040265E"/>
    <w:rsid w:val="00402A1A"/>
    <w:rsid w:val="00402CBC"/>
    <w:rsid w:val="00402F76"/>
    <w:rsid w:val="0040368B"/>
    <w:rsid w:val="00403A24"/>
    <w:rsid w:val="00403A57"/>
    <w:rsid w:val="00403AEF"/>
    <w:rsid w:val="00403E4C"/>
    <w:rsid w:val="00403F95"/>
    <w:rsid w:val="0040426D"/>
    <w:rsid w:val="004044AA"/>
    <w:rsid w:val="0040497C"/>
    <w:rsid w:val="0040543E"/>
    <w:rsid w:val="0040551D"/>
    <w:rsid w:val="00405D28"/>
    <w:rsid w:val="00405D29"/>
    <w:rsid w:val="004069BF"/>
    <w:rsid w:val="00406E5D"/>
    <w:rsid w:val="004077DF"/>
    <w:rsid w:val="00407C1B"/>
    <w:rsid w:val="00407E50"/>
    <w:rsid w:val="004103D8"/>
    <w:rsid w:val="004106C1"/>
    <w:rsid w:val="00410AF9"/>
    <w:rsid w:val="0041116B"/>
    <w:rsid w:val="004113B3"/>
    <w:rsid w:val="00411E85"/>
    <w:rsid w:val="004123C3"/>
    <w:rsid w:val="00412865"/>
    <w:rsid w:val="00414A99"/>
    <w:rsid w:val="004150A8"/>
    <w:rsid w:val="004154BA"/>
    <w:rsid w:val="004156E6"/>
    <w:rsid w:val="00415BA8"/>
    <w:rsid w:val="004163A9"/>
    <w:rsid w:val="004163EA"/>
    <w:rsid w:val="0041667B"/>
    <w:rsid w:val="00416864"/>
    <w:rsid w:val="00416CC1"/>
    <w:rsid w:val="004172B1"/>
    <w:rsid w:val="00417605"/>
    <w:rsid w:val="004179A8"/>
    <w:rsid w:val="00417C5F"/>
    <w:rsid w:val="00417F3B"/>
    <w:rsid w:val="004200D8"/>
    <w:rsid w:val="00420436"/>
    <w:rsid w:val="004207DA"/>
    <w:rsid w:val="0042081F"/>
    <w:rsid w:val="00420884"/>
    <w:rsid w:val="00420DD5"/>
    <w:rsid w:val="00421B59"/>
    <w:rsid w:val="00421C0F"/>
    <w:rsid w:val="00421E4D"/>
    <w:rsid w:val="00421F43"/>
    <w:rsid w:val="004229BC"/>
    <w:rsid w:val="004229EE"/>
    <w:rsid w:val="00422BFF"/>
    <w:rsid w:val="00422ED9"/>
    <w:rsid w:val="00422EF4"/>
    <w:rsid w:val="0042308C"/>
    <w:rsid w:val="00423ED2"/>
    <w:rsid w:val="00423FC8"/>
    <w:rsid w:val="00424515"/>
    <w:rsid w:val="00424923"/>
    <w:rsid w:val="00424BD4"/>
    <w:rsid w:val="00424E46"/>
    <w:rsid w:val="004254BC"/>
    <w:rsid w:val="004258E7"/>
    <w:rsid w:val="004259B0"/>
    <w:rsid w:val="00425B26"/>
    <w:rsid w:val="00425E05"/>
    <w:rsid w:val="00426036"/>
    <w:rsid w:val="00426804"/>
    <w:rsid w:val="00426A78"/>
    <w:rsid w:val="00427533"/>
    <w:rsid w:val="00427927"/>
    <w:rsid w:val="00427B9B"/>
    <w:rsid w:val="00427DA3"/>
    <w:rsid w:val="00427DF3"/>
    <w:rsid w:val="004302CF"/>
    <w:rsid w:val="00430386"/>
    <w:rsid w:val="00430561"/>
    <w:rsid w:val="00430822"/>
    <w:rsid w:val="0043093A"/>
    <w:rsid w:val="00430B6F"/>
    <w:rsid w:val="004311A5"/>
    <w:rsid w:val="0043203B"/>
    <w:rsid w:val="0043270E"/>
    <w:rsid w:val="0043292C"/>
    <w:rsid w:val="00432C38"/>
    <w:rsid w:val="00432CAC"/>
    <w:rsid w:val="00433159"/>
    <w:rsid w:val="004364C4"/>
    <w:rsid w:val="004366DE"/>
    <w:rsid w:val="00436B98"/>
    <w:rsid w:val="00436D4C"/>
    <w:rsid w:val="004370C7"/>
    <w:rsid w:val="00437D94"/>
    <w:rsid w:val="00440522"/>
    <w:rsid w:val="0044121E"/>
    <w:rsid w:val="0044143C"/>
    <w:rsid w:val="004424F9"/>
    <w:rsid w:val="0044282A"/>
    <w:rsid w:val="00442B93"/>
    <w:rsid w:val="00443362"/>
    <w:rsid w:val="00444FFE"/>
    <w:rsid w:val="004454D9"/>
    <w:rsid w:val="0044600B"/>
    <w:rsid w:val="004477BD"/>
    <w:rsid w:val="004509EB"/>
    <w:rsid w:val="00450A24"/>
    <w:rsid w:val="00451921"/>
    <w:rsid w:val="00451A0E"/>
    <w:rsid w:val="00451F88"/>
    <w:rsid w:val="00452BD1"/>
    <w:rsid w:val="00452F3B"/>
    <w:rsid w:val="00453394"/>
    <w:rsid w:val="00453674"/>
    <w:rsid w:val="004540A3"/>
    <w:rsid w:val="004540E1"/>
    <w:rsid w:val="004541F5"/>
    <w:rsid w:val="004546AE"/>
    <w:rsid w:val="0045551F"/>
    <w:rsid w:val="004557EC"/>
    <w:rsid w:val="0045596C"/>
    <w:rsid w:val="00455A9E"/>
    <w:rsid w:val="00455F30"/>
    <w:rsid w:val="00456C7A"/>
    <w:rsid w:val="00457088"/>
    <w:rsid w:val="004576CC"/>
    <w:rsid w:val="00457DD4"/>
    <w:rsid w:val="00457F50"/>
    <w:rsid w:val="00460563"/>
    <w:rsid w:val="004607CC"/>
    <w:rsid w:val="00460C28"/>
    <w:rsid w:val="00460D96"/>
    <w:rsid w:val="00461527"/>
    <w:rsid w:val="00461A63"/>
    <w:rsid w:val="00461F84"/>
    <w:rsid w:val="004622F9"/>
    <w:rsid w:val="00462494"/>
    <w:rsid w:val="00463503"/>
    <w:rsid w:val="0046352B"/>
    <w:rsid w:val="00463CCE"/>
    <w:rsid w:val="0046494F"/>
    <w:rsid w:val="00464F1D"/>
    <w:rsid w:val="00464F72"/>
    <w:rsid w:val="004650CF"/>
    <w:rsid w:val="0046569C"/>
    <w:rsid w:val="0046649D"/>
    <w:rsid w:val="00466A6E"/>
    <w:rsid w:val="00466CBB"/>
    <w:rsid w:val="00470500"/>
    <w:rsid w:val="00470787"/>
    <w:rsid w:val="00470C02"/>
    <w:rsid w:val="00470C82"/>
    <w:rsid w:val="00470CE0"/>
    <w:rsid w:val="00470F96"/>
    <w:rsid w:val="00471016"/>
    <w:rsid w:val="004713B3"/>
    <w:rsid w:val="00471AAF"/>
    <w:rsid w:val="00471E74"/>
    <w:rsid w:val="004721A5"/>
    <w:rsid w:val="00473399"/>
    <w:rsid w:val="00473997"/>
    <w:rsid w:val="00473A96"/>
    <w:rsid w:val="00473C49"/>
    <w:rsid w:val="00474CDF"/>
    <w:rsid w:val="00475214"/>
    <w:rsid w:val="00475DFC"/>
    <w:rsid w:val="00476725"/>
    <w:rsid w:val="0047680D"/>
    <w:rsid w:val="0047693F"/>
    <w:rsid w:val="004772D3"/>
    <w:rsid w:val="004803A4"/>
    <w:rsid w:val="0048099C"/>
    <w:rsid w:val="00480B22"/>
    <w:rsid w:val="00481865"/>
    <w:rsid w:val="00481878"/>
    <w:rsid w:val="00481E0A"/>
    <w:rsid w:val="00481FED"/>
    <w:rsid w:val="004822A3"/>
    <w:rsid w:val="00482577"/>
    <w:rsid w:val="0048262D"/>
    <w:rsid w:val="004828C4"/>
    <w:rsid w:val="00482933"/>
    <w:rsid w:val="004839B9"/>
    <w:rsid w:val="004842EF"/>
    <w:rsid w:val="004844E9"/>
    <w:rsid w:val="00484A38"/>
    <w:rsid w:val="00484B41"/>
    <w:rsid w:val="00484BB1"/>
    <w:rsid w:val="00484D01"/>
    <w:rsid w:val="00484FC7"/>
    <w:rsid w:val="004852F9"/>
    <w:rsid w:val="004856B9"/>
    <w:rsid w:val="00485999"/>
    <w:rsid w:val="0048677E"/>
    <w:rsid w:val="00486A2C"/>
    <w:rsid w:val="00486F96"/>
    <w:rsid w:val="00487092"/>
    <w:rsid w:val="004872D6"/>
    <w:rsid w:val="0048755D"/>
    <w:rsid w:val="004903CD"/>
    <w:rsid w:val="00490E2A"/>
    <w:rsid w:val="00490F07"/>
    <w:rsid w:val="0049128D"/>
    <w:rsid w:val="00491826"/>
    <w:rsid w:val="00491FC9"/>
    <w:rsid w:val="0049240B"/>
    <w:rsid w:val="0049254F"/>
    <w:rsid w:val="00492EB5"/>
    <w:rsid w:val="00493502"/>
    <w:rsid w:val="0049396D"/>
    <w:rsid w:val="00493D77"/>
    <w:rsid w:val="00494F80"/>
    <w:rsid w:val="004952C5"/>
    <w:rsid w:val="004954C9"/>
    <w:rsid w:val="004956EF"/>
    <w:rsid w:val="00495C31"/>
    <w:rsid w:val="004961A5"/>
    <w:rsid w:val="0049622B"/>
    <w:rsid w:val="00496BA3"/>
    <w:rsid w:val="00496D8F"/>
    <w:rsid w:val="00496E51"/>
    <w:rsid w:val="004973ED"/>
    <w:rsid w:val="004975DC"/>
    <w:rsid w:val="00497B5F"/>
    <w:rsid w:val="004A0D78"/>
    <w:rsid w:val="004A12FC"/>
    <w:rsid w:val="004A1397"/>
    <w:rsid w:val="004A1BBB"/>
    <w:rsid w:val="004A1F35"/>
    <w:rsid w:val="004A283B"/>
    <w:rsid w:val="004A28E8"/>
    <w:rsid w:val="004A31FA"/>
    <w:rsid w:val="004A3556"/>
    <w:rsid w:val="004A3BF6"/>
    <w:rsid w:val="004A3FCE"/>
    <w:rsid w:val="004A4700"/>
    <w:rsid w:val="004A4B40"/>
    <w:rsid w:val="004A5497"/>
    <w:rsid w:val="004A5771"/>
    <w:rsid w:val="004A68C7"/>
    <w:rsid w:val="004A6D58"/>
    <w:rsid w:val="004A6FB3"/>
    <w:rsid w:val="004A775B"/>
    <w:rsid w:val="004A77BA"/>
    <w:rsid w:val="004A7BC6"/>
    <w:rsid w:val="004B064A"/>
    <w:rsid w:val="004B1246"/>
    <w:rsid w:val="004B142E"/>
    <w:rsid w:val="004B1BF0"/>
    <w:rsid w:val="004B1C67"/>
    <w:rsid w:val="004B1D25"/>
    <w:rsid w:val="004B2058"/>
    <w:rsid w:val="004B2750"/>
    <w:rsid w:val="004B2DDC"/>
    <w:rsid w:val="004B330B"/>
    <w:rsid w:val="004B3435"/>
    <w:rsid w:val="004B3559"/>
    <w:rsid w:val="004B364D"/>
    <w:rsid w:val="004B36F0"/>
    <w:rsid w:val="004B3EC9"/>
    <w:rsid w:val="004B41E9"/>
    <w:rsid w:val="004B4262"/>
    <w:rsid w:val="004B49EA"/>
    <w:rsid w:val="004B5023"/>
    <w:rsid w:val="004B505C"/>
    <w:rsid w:val="004B567A"/>
    <w:rsid w:val="004B570E"/>
    <w:rsid w:val="004B5B7C"/>
    <w:rsid w:val="004B609E"/>
    <w:rsid w:val="004B6676"/>
    <w:rsid w:val="004B6F1C"/>
    <w:rsid w:val="004B7521"/>
    <w:rsid w:val="004B79F6"/>
    <w:rsid w:val="004B7ACA"/>
    <w:rsid w:val="004C0377"/>
    <w:rsid w:val="004C063D"/>
    <w:rsid w:val="004C0909"/>
    <w:rsid w:val="004C0C45"/>
    <w:rsid w:val="004C10BB"/>
    <w:rsid w:val="004C11AF"/>
    <w:rsid w:val="004C11D4"/>
    <w:rsid w:val="004C1212"/>
    <w:rsid w:val="004C1651"/>
    <w:rsid w:val="004C16B2"/>
    <w:rsid w:val="004C1803"/>
    <w:rsid w:val="004C22AB"/>
    <w:rsid w:val="004C2387"/>
    <w:rsid w:val="004C2453"/>
    <w:rsid w:val="004C2C2C"/>
    <w:rsid w:val="004C2E64"/>
    <w:rsid w:val="004C3385"/>
    <w:rsid w:val="004C3753"/>
    <w:rsid w:val="004C3C14"/>
    <w:rsid w:val="004C41AC"/>
    <w:rsid w:val="004C48C9"/>
    <w:rsid w:val="004C5CDE"/>
    <w:rsid w:val="004C6060"/>
    <w:rsid w:val="004C6741"/>
    <w:rsid w:val="004C6B03"/>
    <w:rsid w:val="004C72F4"/>
    <w:rsid w:val="004C759B"/>
    <w:rsid w:val="004D091B"/>
    <w:rsid w:val="004D0FAF"/>
    <w:rsid w:val="004D1452"/>
    <w:rsid w:val="004D14E6"/>
    <w:rsid w:val="004D18DC"/>
    <w:rsid w:val="004D1DAB"/>
    <w:rsid w:val="004D25D0"/>
    <w:rsid w:val="004D2A47"/>
    <w:rsid w:val="004D2BD3"/>
    <w:rsid w:val="004D2CE5"/>
    <w:rsid w:val="004D2F46"/>
    <w:rsid w:val="004D3177"/>
    <w:rsid w:val="004D357E"/>
    <w:rsid w:val="004D3835"/>
    <w:rsid w:val="004D44E3"/>
    <w:rsid w:val="004D4598"/>
    <w:rsid w:val="004D45EB"/>
    <w:rsid w:val="004D491F"/>
    <w:rsid w:val="004D503A"/>
    <w:rsid w:val="004D5395"/>
    <w:rsid w:val="004D5715"/>
    <w:rsid w:val="004D5E86"/>
    <w:rsid w:val="004D5EE6"/>
    <w:rsid w:val="004D653B"/>
    <w:rsid w:val="004D6932"/>
    <w:rsid w:val="004D6B64"/>
    <w:rsid w:val="004D71C7"/>
    <w:rsid w:val="004D7562"/>
    <w:rsid w:val="004D7758"/>
    <w:rsid w:val="004D7D86"/>
    <w:rsid w:val="004E089A"/>
    <w:rsid w:val="004E0CEE"/>
    <w:rsid w:val="004E10A5"/>
    <w:rsid w:val="004E152F"/>
    <w:rsid w:val="004E158C"/>
    <w:rsid w:val="004E1785"/>
    <w:rsid w:val="004E1CA8"/>
    <w:rsid w:val="004E40BF"/>
    <w:rsid w:val="004E4155"/>
    <w:rsid w:val="004E41EA"/>
    <w:rsid w:val="004E4930"/>
    <w:rsid w:val="004E53F6"/>
    <w:rsid w:val="004E563A"/>
    <w:rsid w:val="004E5696"/>
    <w:rsid w:val="004E5710"/>
    <w:rsid w:val="004E571F"/>
    <w:rsid w:val="004E5A76"/>
    <w:rsid w:val="004E6134"/>
    <w:rsid w:val="004E62BA"/>
    <w:rsid w:val="004E647A"/>
    <w:rsid w:val="004E6624"/>
    <w:rsid w:val="004E6C30"/>
    <w:rsid w:val="004E6EE8"/>
    <w:rsid w:val="004E72BB"/>
    <w:rsid w:val="004E75F1"/>
    <w:rsid w:val="004F079A"/>
    <w:rsid w:val="004F1023"/>
    <w:rsid w:val="004F109C"/>
    <w:rsid w:val="004F137C"/>
    <w:rsid w:val="004F1537"/>
    <w:rsid w:val="004F18E8"/>
    <w:rsid w:val="004F1FBE"/>
    <w:rsid w:val="004F227C"/>
    <w:rsid w:val="004F2B37"/>
    <w:rsid w:val="004F2BD2"/>
    <w:rsid w:val="004F2FF5"/>
    <w:rsid w:val="004F3CCE"/>
    <w:rsid w:val="004F3DD4"/>
    <w:rsid w:val="004F52C3"/>
    <w:rsid w:val="004F548A"/>
    <w:rsid w:val="004F568F"/>
    <w:rsid w:val="004F5D1C"/>
    <w:rsid w:val="004F65DF"/>
    <w:rsid w:val="004F6E04"/>
    <w:rsid w:val="004F7142"/>
    <w:rsid w:val="004F733F"/>
    <w:rsid w:val="004F74AB"/>
    <w:rsid w:val="004F77EA"/>
    <w:rsid w:val="004F7EAD"/>
    <w:rsid w:val="00500969"/>
    <w:rsid w:val="00501877"/>
    <w:rsid w:val="005024F9"/>
    <w:rsid w:val="00502905"/>
    <w:rsid w:val="0050318C"/>
    <w:rsid w:val="005033AF"/>
    <w:rsid w:val="005036C3"/>
    <w:rsid w:val="00503C4F"/>
    <w:rsid w:val="00503C88"/>
    <w:rsid w:val="005046CB"/>
    <w:rsid w:val="00504AD3"/>
    <w:rsid w:val="00505138"/>
    <w:rsid w:val="0050513D"/>
    <w:rsid w:val="005059E6"/>
    <w:rsid w:val="0050637E"/>
    <w:rsid w:val="0050674B"/>
    <w:rsid w:val="00506EAB"/>
    <w:rsid w:val="00507793"/>
    <w:rsid w:val="005077A5"/>
    <w:rsid w:val="00507DB4"/>
    <w:rsid w:val="00510579"/>
    <w:rsid w:val="00510904"/>
    <w:rsid w:val="0051098F"/>
    <w:rsid w:val="00510A0F"/>
    <w:rsid w:val="005111B4"/>
    <w:rsid w:val="005116E5"/>
    <w:rsid w:val="00511E95"/>
    <w:rsid w:val="0051387F"/>
    <w:rsid w:val="0051439D"/>
    <w:rsid w:val="0051506C"/>
    <w:rsid w:val="005154F6"/>
    <w:rsid w:val="00515596"/>
    <w:rsid w:val="005173C5"/>
    <w:rsid w:val="00520571"/>
    <w:rsid w:val="00520B16"/>
    <w:rsid w:val="005211DE"/>
    <w:rsid w:val="00521608"/>
    <w:rsid w:val="0052184C"/>
    <w:rsid w:val="0052192C"/>
    <w:rsid w:val="005220E2"/>
    <w:rsid w:val="005224DD"/>
    <w:rsid w:val="00522887"/>
    <w:rsid w:val="00522F7A"/>
    <w:rsid w:val="00523A7E"/>
    <w:rsid w:val="00524024"/>
    <w:rsid w:val="00525297"/>
    <w:rsid w:val="00525707"/>
    <w:rsid w:val="00525D1F"/>
    <w:rsid w:val="00525E28"/>
    <w:rsid w:val="00526045"/>
    <w:rsid w:val="00526262"/>
    <w:rsid w:val="0052631D"/>
    <w:rsid w:val="00526437"/>
    <w:rsid w:val="00526754"/>
    <w:rsid w:val="00526D05"/>
    <w:rsid w:val="00526E4F"/>
    <w:rsid w:val="0052703E"/>
    <w:rsid w:val="005276EB"/>
    <w:rsid w:val="00532927"/>
    <w:rsid w:val="005330D9"/>
    <w:rsid w:val="00533394"/>
    <w:rsid w:val="005339C5"/>
    <w:rsid w:val="00533FA2"/>
    <w:rsid w:val="00534013"/>
    <w:rsid w:val="00534500"/>
    <w:rsid w:val="005345BC"/>
    <w:rsid w:val="00535089"/>
    <w:rsid w:val="00535428"/>
    <w:rsid w:val="00535537"/>
    <w:rsid w:val="005356F5"/>
    <w:rsid w:val="0053622C"/>
    <w:rsid w:val="00536CF5"/>
    <w:rsid w:val="00536FEB"/>
    <w:rsid w:val="00537230"/>
    <w:rsid w:val="0053744F"/>
    <w:rsid w:val="005376D8"/>
    <w:rsid w:val="005378EC"/>
    <w:rsid w:val="00540001"/>
    <w:rsid w:val="005404A3"/>
    <w:rsid w:val="0054106E"/>
    <w:rsid w:val="005410AB"/>
    <w:rsid w:val="005412A8"/>
    <w:rsid w:val="00541802"/>
    <w:rsid w:val="00541B4B"/>
    <w:rsid w:val="00542230"/>
    <w:rsid w:val="00542527"/>
    <w:rsid w:val="00542608"/>
    <w:rsid w:val="00542A40"/>
    <w:rsid w:val="00542AF2"/>
    <w:rsid w:val="00542F35"/>
    <w:rsid w:val="00543940"/>
    <w:rsid w:val="00543951"/>
    <w:rsid w:val="005439BE"/>
    <w:rsid w:val="00543CA8"/>
    <w:rsid w:val="0054495B"/>
    <w:rsid w:val="00544C51"/>
    <w:rsid w:val="00544E29"/>
    <w:rsid w:val="0054595F"/>
    <w:rsid w:val="0054631E"/>
    <w:rsid w:val="005467BD"/>
    <w:rsid w:val="00546818"/>
    <w:rsid w:val="00547628"/>
    <w:rsid w:val="005479EC"/>
    <w:rsid w:val="00547C62"/>
    <w:rsid w:val="00550088"/>
    <w:rsid w:val="00551265"/>
    <w:rsid w:val="00552020"/>
    <w:rsid w:val="00552965"/>
    <w:rsid w:val="00552B36"/>
    <w:rsid w:val="005534E9"/>
    <w:rsid w:val="00553661"/>
    <w:rsid w:val="00553BD4"/>
    <w:rsid w:val="00554374"/>
    <w:rsid w:val="00554686"/>
    <w:rsid w:val="0055478E"/>
    <w:rsid w:val="005548A5"/>
    <w:rsid w:val="00555710"/>
    <w:rsid w:val="00555866"/>
    <w:rsid w:val="00555A6D"/>
    <w:rsid w:val="00556341"/>
    <w:rsid w:val="00556870"/>
    <w:rsid w:val="00556956"/>
    <w:rsid w:val="00556B0B"/>
    <w:rsid w:val="00556BBC"/>
    <w:rsid w:val="00556C85"/>
    <w:rsid w:val="0055742B"/>
    <w:rsid w:val="00557961"/>
    <w:rsid w:val="00557A8F"/>
    <w:rsid w:val="00557B14"/>
    <w:rsid w:val="00560665"/>
    <w:rsid w:val="005618BD"/>
    <w:rsid w:val="00561B11"/>
    <w:rsid w:val="005621EA"/>
    <w:rsid w:val="0056223B"/>
    <w:rsid w:val="005623A1"/>
    <w:rsid w:val="00562D57"/>
    <w:rsid w:val="00563FFE"/>
    <w:rsid w:val="005645B4"/>
    <w:rsid w:val="0056479D"/>
    <w:rsid w:val="00564F32"/>
    <w:rsid w:val="00565107"/>
    <w:rsid w:val="00565275"/>
    <w:rsid w:val="0056527A"/>
    <w:rsid w:val="005658B4"/>
    <w:rsid w:val="00565B80"/>
    <w:rsid w:val="00566110"/>
    <w:rsid w:val="0056732F"/>
    <w:rsid w:val="005673F7"/>
    <w:rsid w:val="00567629"/>
    <w:rsid w:val="00567C64"/>
    <w:rsid w:val="00567FD0"/>
    <w:rsid w:val="00570707"/>
    <w:rsid w:val="0057083A"/>
    <w:rsid w:val="00571503"/>
    <w:rsid w:val="00571A80"/>
    <w:rsid w:val="005726D7"/>
    <w:rsid w:val="00572B32"/>
    <w:rsid w:val="00572D9B"/>
    <w:rsid w:val="00572DD3"/>
    <w:rsid w:val="00572E8C"/>
    <w:rsid w:val="005731EF"/>
    <w:rsid w:val="00573541"/>
    <w:rsid w:val="00573F24"/>
    <w:rsid w:val="005740D2"/>
    <w:rsid w:val="00574C71"/>
    <w:rsid w:val="00574F8C"/>
    <w:rsid w:val="00574F99"/>
    <w:rsid w:val="0057524E"/>
    <w:rsid w:val="00575383"/>
    <w:rsid w:val="00575834"/>
    <w:rsid w:val="00575F00"/>
    <w:rsid w:val="00576051"/>
    <w:rsid w:val="0057660A"/>
    <w:rsid w:val="00576A86"/>
    <w:rsid w:val="00576B79"/>
    <w:rsid w:val="00576C18"/>
    <w:rsid w:val="00577AB3"/>
    <w:rsid w:val="00580095"/>
    <w:rsid w:val="0058038D"/>
    <w:rsid w:val="00580510"/>
    <w:rsid w:val="005807D1"/>
    <w:rsid w:val="00580FA5"/>
    <w:rsid w:val="005818E6"/>
    <w:rsid w:val="00581C17"/>
    <w:rsid w:val="00581EA2"/>
    <w:rsid w:val="005825FF"/>
    <w:rsid w:val="00582693"/>
    <w:rsid w:val="005826B4"/>
    <w:rsid w:val="0058289F"/>
    <w:rsid w:val="0058290D"/>
    <w:rsid w:val="00583501"/>
    <w:rsid w:val="0058368B"/>
    <w:rsid w:val="00584097"/>
    <w:rsid w:val="00584505"/>
    <w:rsid w:val="005847B5"/>
    <w:rsid w:val="00584991"/>
    <w:rsid w:val="00584A52"/>
    <w:rsid w:val="005850D7"/>
    <w:rsid w:val="00585412"/>
    <w:rsid w:val="0058556F"/>
    <w:rsid w:val="00585D22"/>
    <w:rsid w:val="00585FD3"/>
    <w:rsid w:val="00586391"/>
    <w:rsid w:val="0058658E"/>
    <w:rsid w:val="005867A9"/>
    <w:rsid w:val="00586D12"/>
    <w:rsid w:val="00587058"/>
    <w:rsid w:val="005871F8"/>
    <w:rsid w:val="005871FE"/>
    <w:rsid w:val="0058729D"/>
    <w:rsid w:val="005876A3"/>
    <w:rsid w:val="00587859"/>
    <w:rsid w:val="0058789D"/>
    <w:rsid w:val="00587B33"/>
    <w:rsid w:val="00587B6F"/>
    <w:rsid w:val="00587F39"/>
    <w:rsid w:val="00590640"/>
    <w:rsid w:val="00590710"/>
    <w:rsid w:val="00590CA2"/>
    <w:rsid w:val="00590CCF"/>
    <w:rsid w:val="0059123E"/>
    <w:rsid w:val="005916F0"/>
    <w:rsid w:val="0059208A"/>
    <w:rsid w:val="005924CB"/>
    <w:rsid w:val="005927D1"/>
    <w:rsid w:val="0059447B"/>
    <w:rsid w:val="0059460B"/>
    <w:rsid w:val="00594E3C"/>
    <w:rsid w:val="00594EF7"/>
    <w:rsid w:val="00595670"/>
    <w:rsid w:val="005958C9"/>
    <w:rsid w:val="00595BF5"/>
    <w:rsid w:val="005962BA"/>
    <w:rsid w:val="00596525"/>
    <w:rsid w:val="00596661"/>
    <w:rsid w:val="005966FB"/>
    <w:rsid w:val="00597093"/>
    <w:rsid w:val="005979F2"/>
    <w:rsid w:val="005A09D0"/>
    <w:rsid w:val="005A0E09"/>
    <w:rsid w:val="005A15E4"/>
    <w:rsid w:val="005A160D"/>
    <w:rsid w:val="005A1B9D"/>
    <w:rsid w:val="005A240B"/>
    <w:rsid w:val="005A2495"/>
    <w:rsid w:val="005A280F"/>
    <w:rsid w:val="005A35EF"/>
    <w:rsid w:val="005A39FE"/>
    <w:rsid w:val="005A4408"/>
    <w:rsid w:val="005A48CA"/>
    <w:rsid w:val="005A4D04"/>
    <w:rsid w:val="005A5754"/>
    <w:rsid w:val="005A60BB"/>
    <w:rsid w:val="005A647E"/>
    <w:rsid w:val="005A6BA7"/>
    <w:rsid w:val="005A707E"/>
    <w:rsid w:val="005A78AE"/>
    <w:rsid w:val="005A7D34"/>
    <w:rsid w:val="005A7DD1"/>
    <w:rsid w:val="005B08A2"/>
    <w:rsid w:val="005B09B3"/>
    <w:rsid w:val="005B0DC4"/>
    <w:rsid w:val="005B104C"/>
    <w:rsid w:val="005B10A5"/>
    <w:rsid w:val="005B18C3"/>
    <w:rsid w:val="005B21A3"/>
    <w:rsid w:val="005B22B3"/>
    <w:rsid w:val="005B25AA"/>
    <w:rsid w:val="005B2D81"/>
    <w:rsid w:val="005B3082"/>
    <w:rsid w:val="005B384E"/>
    <w:rsid w:val="005B42BF"/>
    <w:rsid w:val="005B42E2"/>
    <w:rsid w:val="005B442D"/>
    <w:rsid w:val="005B44FD"/>
    <w:rsid w:val="005B5382"/>
    <w:rsid w:val="005B593A"/>
    <w:rsid w:val="005B6377"/>
    <w:rsid w:val="005B70F5"/>
    <w:rsid w:val="005B7915"/>
    <w:rsid w:val="005B7ADF"/>
    <w:rsid w:val="005B7B55"/>
    <w:rsid w:val="005B7EE4"/>
    <w:rsid w:val="005B7FEC"/>
    <w:rsid w:val="005C1068"/>
    <w:rsid w:val="005C1A1A"/>
    <w:rsid w:val="005C1B68"/>
    <w:rsid w:val="005C2C7F"/>
    <w:rsid w:val="005C2D6E"/>
    <w:rsid w:val="005C2E61"/>
    <w:rsid w:val="005C32B8"/>
    <w:rsid w:val="005C4749"/>
    <w:rsid w:val="005C49A8"/>
    <w:rsid w:val="005C4B2B"/>
    <w:rsid w:val="005C4C09"/>
    <w:rsid w:val="005C4C73"/>
    <w:rsid w:val="005C50C9"/>
    <w:rsid w:val="005C5227"/>
    <w:rsid w:val="005C5D22"/>
    <w:rsid w:val="005C6549"/>
    <w:rsid w:val="005C69DB"/>
    <w:rsid w:val="005C6CE4"/>
    <w:rsid w:val="005C6D81"/>
    <w:rsid w:val="005C7159"/>
    <w:rsid w:val="005C7DBD"/>
    <w:rsid w:val="005D12CE"/>
    <w:rsid w:val="005D1AE2"/>
    <w:rsid w:val="005D1F0D"/>
    <w:rsid w:val="005D2A2B"/>
    <w:rsid w:val="005D2AE8"/>
    <w:rsid w:val="005D4C45"/>
    <w:rsid w:val="005D5C39"/>
    <w:rsid w:val="005D5EFF"/>
    <w:rsid w:val="005D6A46"/>
    <w:rsid w:val="005D7467"/>
    <w:rsid w:val="005D77A2"/>
    <w:rsid w:val="005D790C"/>
    <w:rsid w:val="005D7B51"/>
    <w:rsid w:val="005D7C39"/>
    <w:rsid w:val="005D7EF5"/>
    <w:rsid w:val="005E05AC"/>
    <w:rsid w:val="005E0A01"/>
    <w:rsid w:val="005E0C1B"/>
    <w:rsid w:val="005E1BE1"/>
    <w:rsid w:val="005E1D34"/>
    <w:rsid w:val="005E2492"/>
    <w:rsid w:val="005E27E1"/>
    <w:rsid w:val="005E2ADF"/>
    <w:rsid w:val="005E2D08"/>
    <w:rsid w:val="005E2D57"/>
    <w:rsid w:val="005E308D"/>
    <w:rsid w:val="005E344B"/>
    <w:rsid w:val="005E36CD"/>
    <w:rsid w:val="005E39BE"/>
    <w:rsid w:val="005E39C1"/>
    <w:rsid w:val="005E3DBF"/>
    <w:rsid w:val="005E4ACC"/>
    <w:rsid w:val="005E4C8A"/>
    <w:rsid w:val="005E4CBD"/>
    <w:rsid w:val="005E4EBC"/>
    <w:rsid w:val="005E4F2B"/>
    <w:rsid w:val="005E56E7"/>
    <w:rsid w:val="005E5DFC"/>
    <w:rsid w:val="005E5EC2"/>
    <w:rsid w:val="005E6027"/>
    <w:rsid w:val="005E62CB"/>
    <w:rsid w:val="005E6650"/>
    <w:rsid w:val="005E66F1"/>
    <w:rsid w:val="005E6978"/>
    <w:rsid w:val="005E6A30"/>
    <w:rsid w:val="005E6A9B"/>
    <w:rsid w:val="005E7A4C"/>
    <w:rsid w:val="005E7FBB"/>
    <w:rsid w:val="005F0A97"/>
    <w:rsid w:val="005F0C04"/>
    <w:rsid w:val="005F1306"/>
    <w:rsid w:val="005F1484"/>
    <w:rsid w:val="005F175A"/>
    <w:rsid w:val="005F188B"/>
    <w:rsid w:val="005F18BF"/>
    <w:rsid w:val="005F1A72"/>
    <w:rsid w:val="005F2070"/>
    <w:rsid w:val="005F2160"/>
    <w:rsid w:val="005F21A7"/>
    <w:rsid w:val="005F27AA"/>
    <w:rsid w:val="005F27E8"/>
    <w:rsid w:val="005F29C6"/>
    <w:rsid w:val="005F2D8C"/>
    <w:rsid w:val="005F34E5"/>
    <w:rsid w:val="005F3A5B"/>
    <w:rsid w:val="005F43F2"/>
    <w:rsid w:val="005F4566"/>
    <w:rsid w:val="005F4894"/>
    <w:rsid w:val="005F52C5"/>
    <w:rsid w:val="005F55FE"/>
    <w:rsid w:val="005F5649"/>
    <w:rsid w:val="005F5B3E"/>
    <w:rsid w:val="005F5DEC"/>
    <w:rsid w:val="005F5FE6"/>
    <w:rsid w:val="005F6989"/>
    <w:rsid w:val="005F6CFC"/>
    <w:rsid w:val="005F7020"/>
    <w:rsid w:val="005F735A"/>
    <w:rsid w:val="005F75E6"/>
    <w:rsid w:val="005F76A8"/>
    <w:rsid w:val="005F76F4"/>
    <w:rsid w:val="005F796F"/>
    <w:rsid w:val="006003EB"/>
    <w:rsid w:val="00600573"/>
    <w:rsid w:val="00600831"/>
    <w:rsid w:val="00600C83"/>
    <w:rsid w:val="00600CC2"/>
    <w:rsid w:val="00600DD0"/>
    <w:rsid w:val="0060112F"/>
    <w:rsid w:val="0060113D"/>
    <w:rsid w:val="006011CA"/>
    <w:rsid w:val="00601562"/>
    <w:rsid w:val="00601AC2"/>
    <w:rsid w:val="00601F5F"/>
    <w:rsid w:val="0060206E"/>
    <w:rsid w:val="00602205"/>
    <w:rsid w:val="006027CA"/>
    <w:rsid w:val="00602AEA"/>
    <w:rsid w:val="00602CED"/>
    <w:rsid w:val="00602CF5"/>
    <w:rsid w:val="0060331E"/>
    <w:rsid w:val="006036AA"/>
    <w:rsid w:val="00603A05"/>
    <w:rsid w:val="006040C4"/>
    <w:rsid w:val="00604552"/>
    <w:rsid w:val="00604C6E"/>
    <w:rsid w:val="0060589A"/>
    <w:rsid w:val="00605CA6"/>
    <w:rsid w:val="00605EDF"/>
    <w:rsid w:val="006068BF"/>
    <w:rsid w:val="00606AAD"/>
    <w:rsid w:val="00606ED4"/>
    <w:rsid w:val="00606FB4"/>
    <w:rsid w:val="00607052"/>
    <w:rsid w:val="006078F3"/>
    <w:rsid w:val="00607B27"/>
    <w:rsid w:val="00610EA3"/>
    <w:rsid w:val="00610F97"/>
    <w:rsid w:val="00611D8D"/>
    <w:rsid w:val="00611DC3"/>
    <w:rsid w:val="00611FE8"/>
    <w:rsid w:val="00612DE0"/>
    <w:rsid w:val="0061346A"/>
    <w:rsid w:val="00613531"/>
    <w:rsid w:val="00613B94"/>
    <w:rsid w:val="00614567"/>
    <w:rsid w:val="0061589F"/>
    <w:rsid w:val="00616039"/>
    <w:rsid w:val="0061618B"/>
    <w:rsid w:val="0061659D"/>
    <w:rsid w:val="0061768B"/>
    <w:rsid w:val="00620EFF"/>
    <w:rsid w:val="00621938"/>
    <w:rsid w:val="00621AD5"/>
    <w:rsid w:val="00622492"/>
    <w:rsid w:val="0062265D"/>
    <w:rsid w:val="0062269C"/>
    <w:rsid w:val="0062296B"/>
    <w:rsid w:val="00623533"/>
    <w:rsid w:val="006235DB"/>
    <w:rsid w:val="00623652"/>
    <w:rsid w:val="006237E5"/>
    <w:rsid w:val="00623866"/>
    <w:rsid w:val="00623D96"/>
    <w:rsid w:val="00624981"/>
    <w:rsid w:val="006249EA"/>
    <w:rsid w:val="00624FAA"/>
    <w:rsid w:val="006253D9"/>
    <w:rsid w:val="0062550B"/>
    <w:rsid w:val="00625930"/>
    <w:rsid w:val="00625E34"/>
    <w:rsid w:val="0062738A"/>
    <w:rsid w:val="00630A64"/>
    <w:rsid w:val="00631394"/>
    <w:rsid w:val="00631568"/>
    <w:rsid w:val="00631F1A"/>
    <w:rsid w:val="00631FC1"/>
    <w:rsid w:val="006321C1"/>
    <w:rsid w:val="006327F3"/>
    <w:rsid w:val="00632C11"/>
    <w:rsid w:val="00632C9D"/>
    <w:rsid w:val="006331A7"/>
    <w:rsid w:val="006332CA"/>
    <w:rsid w:val="00633EBB"/>
    <w:rsid w:val="0063416F"/>
    <w:rsid w:val="00634B15"/>
    <w:rsid w:val="00635690"/>
    <w:rsid w:val="00635894"/>
    <w:rsid w:val="00635AC0"/>
    <w:rsid w:val="00635D5F"/>
    <w:rsid w:val="00635DB5"/>
    <w:rsid w:val="006364CC"/>
    <w:rsid w:val="00637466"/>
    <w:rsid w:val="006376AC"/>
    <w:rsid w:val="00637C6C"/>
    <w:rsid w:val="006402AF"/>
    <w:rsid w:val="00640C98"/>
    <w:rsid w:val="006411B8"/>
    <w:rsid w:val="00641521"/>
    <w:rsid w:val="00641898"/>
    <w:rsid w:val="006419A5"/>
    <w:rsid w:val="00641C7F"/>
    <w:rsid w:val="006424CE"/>
    <w:rsid w:val="00644042"/>
    <w:rsid w:val="006440E0"/>
    <w:rsid w:val="006442F6"/>
    <w:rsid w:val="0064455C"/>
    <w:rsid w:val="00644612"/>
    <w:rsid w:val="0064498B"/>
    <w:rsid w:val="006450DF"/>
    <w:rsid w:val="006450EF"/>
    <w:rsid w:val="006455AC"/>
    <w:rsid w:val="00645705"/>
    <w:rsid w:val="00645B37"/>
    <w:rsid w:val="00645CF4"/>
    <w:rsid w:val="00645D24"/>
    <w:rsid w:val="00645F97"/>
    <w:rsid w:val="0064611E"/>
    <w:rsid w:val="006469BC"/>
    <w:rsid w:val="006469E9"/>
    <w:rsid w:val="00647068"/>
    <w:rsid w:val="0064763B"/>
    <w:rsid w:val="006477E3"/>
    <w:rsid w:val="00647B7A"/>
    <w:rsid w:val="00647C28"/>
    <w:rsid w:val="0065091A"/>
    <w:rsid w:val="00650A90"/>
    <w:rsid w:val="00650C3E"/>
    <w:rsid w:val="00651031"/>
    <w:rsid w:val="00651CC6"/>
    <w:rsid w:val="006526E2"/>
    <w:rsid w:val="0065302D"/>
    <w:rsid w:val="0065333A"/>
    <w:rsid w:val="006539E3"/>
    <w:rsid w:val="00653A4E"/>
    <w:rsid w:val="006541FC"/>
    <w:rsid w:val="0065441F"/>
    <w:rsid w:val="006548C7"/>
    <w:rsid w:val="0065528A"/>
    <w:rsid w:val="00655CFC"/>
    <w:rsid w:val="00655ED1"/>
    <w:rsid w:val="00656015"/>
    <w:rsid w:val="0065691C"/>
    <w:rsid w:val="006570C7"/>
    <w:rsid w:val="00657664"/>
    <w:rsid w:val="006578EB"/>
    <w:rsid w:val="0066003B"/>
    <w:rsid w:val="006601FB"/>
    <w:rsid w:val="00660C88"/>
    <w:rsid w:val="00661068"/>
    <w:rsid w:val="006614B8"/>
    <w:rsid w:val="0066153C"/>
    <w:rsid w:val="00661E5D"/>
    <w:rsid w:val="00661EE0"/>
    <w:rsid w:val="00662468"/>
    <w:rsid w:val="006626F6"/>
    <w:rsid w:val="00662D1E"/>
    <w:rsid w:val="00662F48"/>
    <w:rsid w:val="00663652"/>
    <w:rsid w:val="006637C9"/>
    <w:rsid w:val="00663BF3"/>
    <w:rsid w:val="006640CA"/>
    <w:rsid w:val="00664623"/>
    <w:rsid w:val="00664632"/>
    <w:rsid w:val="00665973"/>
    <w:rsid w:val="00665BB9"/>
    <w:rsid w:val="00665FB2"/>
    <w:rsid w:val="00666220"/>
    <w:rsid w:val="0066654E"/>
    <w:rsid w:val="00666751"/>
    <w:rsid w:val="00667119"/>
    <w:rsid w:val="00667231"/>
    <w:rsid w:val="006675CB"/>
    <w:rsid w:val="0067054C"/>
    <w:rsid w:val="006708F9"/>
    <w:rsid w:val="00670D73"/>
    <w:rsid w:val="00670F64"/>
    <w:rsid w:val="00671481"/>
    <w:rsid w:val="0067183D"/>
    <w:rsid w:val="00671A0E"/>
    <w:rsid w:val="00672033"/>
    <w:rsid w:val="0067217A"/>
    <w:rsid w:val="006722D3"/>
    <w:rsid w:val="00672489"/>
    <w:rsid w:val="0067258C"/>
    <w:rsid w:val="006725D1"/>
    <w:rsid w:val="00673286"/>
    <w:rsid w:val="00673F44"/>
    <w:rsid w:val="00674364"/>
    <w:rsid w:val="006748B6"/>
    <w:rsid w:val="00674929"/>
    <w:rsid w:val="0067511D"/>
    <w:rsid w:val="0067574E"/>
    <w:rsid w:val="006758BA"/>
    <w:rsid w:val="006764BF"/>
    <w:rsid w:val="0067677E"/>
    <w:rsid w:val="00676B1C"/>
    <w:rsid w:val="00676DFC"/>
    <w:rsid w:val="00677015"/>
    <w:rsid w:val="006776B5"/>
    <w:rsid w:val="00677767"/>
    <w:rsid w:val="0067779D"/>
    <w:rsid w:val="00677A4B"/>
    <w:rsid w:val="00677EB5"/>
    <w:rsid w:val="00680055"/>
    <w:rsid w:val="006807B8"/>
    <w:rsid w:val="00680986"/>
    <w:rsid w:val="00680C3F"/>
    <w:rsid w:val="00681A79"/>
    <w:rsid w:val="006825A6"/>
    <w:rsid w:val="00683210"/>
    <w:rsid w:val="006834AA"/>
    <w:rsid w:val="006836CA"/>
    <w:rsid w:val="00683A72"/>
    <w:rsid w:val="0068458D"/>
    <w:rsid w:val="00684E9F"/>
    <w:rsid w:val="0068503F"/>
    <w:rsid w:val="00685C2F"/>
    <w:rsid w:val="0068674E"/>
    <w:rsid w:val="00686BB4"/>
    <w:rsid w:val="00686BE6"/>
    <w:rsid w:val="00686D49"/>
    <w:rsid w:val="00687847"/>
    <w:rsid w:val="006902AA"/>
    <w:rsid w:val="00690A54"/>
    <w:rsid w:val="00691C2A"/>
    <w:rsid w:val="00691D2B"/>
    <w:rsid w:val="00691DC9"/>
    <w:rsid w:val="00692307"/>
    <w:rsid w:val="006927CF"/>
    <w:rsid w:val="006928DF"/>
    <w:rsid w:val="0069351C"/>
    <w:rsid w:val="006937AF"/>
    <w:rsid w:val="00693BC3"/>
    <w:rsid w:val="00693C27"/>
    <w:rsid w:val="00693D02"/>
    <w:rsid w:val="00693DAE"/>
    <w:rsid w:val="00694212"/>
    <w:rsid w:val="006942D7"/>
    <w:rsid w:val="006943E1"/>
    <w:rsid w:val="00694DA0"/>
    <w:rsid w:val="00694E64"/>
    <w:rsid w:val="0069523B"/>
    <w:rsid w:val="00695E93"/>
    <w:rsid w:val="00696142"/>
    <w:rsid w:val="006970A3"/>
    <w:rsid w:val="006970E7"/>
    <w:rsid w:val="00697731"/>
    <w:rsid w:val="0069791F"/>
    <w:rsid w:val="00697B15"/>
    <w:rsid w:val="00697C97"/>
    <w:rsid w:val="006A07D6"/>
    <w:rsid w:val="006A090F"/>
    <w:rsid w:val="006A1872"/>
    <w:rsid w:val="006A189C"/>
    <w:rsid w:val="006A1DB5"/>
    <w:rsid w:val="006A257C"/>
    <w:rsid w:val="006A273A"/>
    <w:rsid w:val="006A2FF3"/>
    <w:rsid w:val="006A35AB"/>
    <w:rsid w:val="006A3CEF"/>
    <w:rsid w:val="006A3D9E"/>
    <w:rsid w:val="006A4165"/>
    <w:rsid w:val="006A4CCD"/>
    <w:rsid w:val="006A4F4C"/>
    <w:rsid w:val="006A4F8B"/>
    <w:rsid w:val="006A5121"/>
    <w:rsid w:val="006A5387"/>
    <w:rsid w:val="006A59B9"/>
    <w:rsid w:val="006A6D9A"/>
    <w:rsid w:val="006A6EDA"/>
    <w:rsid w:val="006A7920"/>
    <w:rsid w:val="006A7E01"/>
    <w:rsid w:val="006B1217"/>
    <w:rsid w:val="006B16F1"/>
    <w:rsid w:val="006B1761"/>
    <w:rsid w:val="006B1A8F"/>
    <w:rsid w:val="006B23A1"/>
    <w:rsid w:val="006B3024"/>
    <w:rsid w:val="006B4CF6"/>
    <w:rsid w:val="006B4D49"/>
    <w:rsid w:val="006B4F3D"/>
    <w:rsid w:val="006B51FA"/>
    <w:rsid w:val="006B5767"/>
    <w:rsid w:val="006B5778"/>
    <w:rsid w:val="006B58AC"/>
    <w:rsid w:val="006B5D97"/>
    <w:rsid w:val="006B5EA7"/>
    <w:rsid w:val="006B67C7"/>
    <w:rsid w:val="006B704E"/>
    <w:rsid w:val="006B7254"/>
    <w:rsid w:val="006B7458"/>
    <w:rsid w:val="006B7D13"/>
    <w:rsid w:val="006C037D"/>
    <w:rsid w:val="006C0B65"/>
    <w:rsid w:val="006C0D34"/>
    <w:rsid w:val="006C19FA"/>
    <w:rsid w:val="006C23B9"/>
    <w:rsid w:val="006C2777"/>
    <w:rsid w:val="006C2C3E"/>
    <w:rsid w:val="006C2E10"/>
    <w:rsid w:val="006C2F2B"/>
    <w:rsid w:val="006C362B"/>
    <w:rsid w:val="006C3D94"/>
    <w:rsid w:val="006C40C5"/>
    <w:rsid w:val="006C4601"/>
    <w:rsid w:val="006C4A90"/>
    <w:rsid w:val="006C522F"/>
    <w:rsid w:val="006C56DC"/>
    <w:rsid w:val="006C7264"/>
    <w:rsid w:val="006C7F6D"/>
    <w:rsid w:val="006D031C"/>
    <w:rsid w:val="006D03D2"/>
    <w:rsid w:val="006D09A1"/>
    <w:rsid w:val="006D0C6B"/>
    <w:rsid w:val="006D1E9C"/>
    <w:rsid w:val="006D2E5A"/>
    <w:rsid w:val="006D3318"/>
    <w:rsid w:val="006D3436"/>
    <w:rsid w:val="006D3741"/>
    <w:rsid w:val="006D38A4"/>
    <w:rsid w:val="006D3C0B"/>
    <w:rsid w:val="006D3F6A"/>
    <w:rsid w:val="006D4382"/>
    <w:rsid w:val="006D4F77"/>
    <w:rsid w:val="006D567E"/>
    <w:rsid w:val="006D61F1"/>
    <w:rsid w:val="006D68A9"/>
    <w:rsid w:val="006D6A33"/>
    <w:rsid w:val="006D6BA3"/>
    <w:rsid w:val="006D7244"/>
    <w:rsid w:val="006E0193"/>
    <w:rsid w:val="006E06B6"/>
    <w:rsid w:val="006E0876"/>
    <w:rsid w:val="006E0B76"/>
    <w:rsid w:val="006E125A"/>
    <w:rsid w:val="006E126A"/>
    <w:rsid w:val="006E1285"/>
    <w:rsid w:val="006E1704"/>
    <w:rsid w:val="006E1DAC"/>
    <w:rsid w:val="006E22B9"/>
    <w:rsid w:val="006E28ED"/>
    <w:rsid w:val="006E3044"/>
    <w:rsid w:val="006E35C8"/>
    <w:rsid w:val="006E37D9"/>
    <w:rsid w:val="006E37E9"/>
    <w:rsid w:val="006E3839"/>
    <w:rsid w:val="006E3F76"/>
    <w:rsid w:val="006E4083"/>
    <w:rsid w:val="006E454A"/>
    <w:rsid w:val="006E4F25"/>
    <w:rsid w:val="006E4FC4"/>
    <w:rsid w:val="006E5046"/>
    <w:rsid w:val="006E653C"/>
    <w:rsid w:val="006E65AD"/>
    <w:rsid w:val="006E71DD"/>
    <w:rsid w:val="006E7289"/>
    <w:rsid w:val="006E7337"/>
    <w:rsid w:val="006E76CA"/>
    <w:rsid w:val="006F0C69"/>
    <w:rsid w:val="006F1588"/>
    <w:rsid w:val="006F2481"/>
    <w:rsid w:val="006F2807"/>
    <w:rsid w:val="006F2B36"/>
    <w:rsid w:val="006F2FB2"/>
    <w:rsid w:val="006F3034"/>
    <w:rsid w:val="006F304E"/>
    <w:rsid w:val="006F31A5"/>
    <w:rsid w:val="006F3DDD"/>
    <w:rsid w:val="006F4040"/>
    <w:rsid w:val="006F40AA"/>
    <w:rsid w:val="006F418D"/>
    <w:rsid w:val="006F4241"/>
    <w:rsid w:val="006F47A0"/>
    <w:rsid w:val="006F4D35"/>
    <w:rsid w:val="006F51E1"/>
    <w:rsid w:val="006F5593"/>
    <w:rsid w:val="006F587E"/>
    <w:rsid w:val="006F592E"/>
    <w:rsid w:val="006F5D0C"/>
    <w:rsid w:val="006F5D10"/>
    <w:rsid w:val="006F625B"/>
    <w:rsid w:val="006F6419"/>
    <w:rsid w:val="006F6537"/>
    <w:rsid w:val="006F65B5"/>
    <w:rsid w:val="006F6809"/>
    <w:rsid w:val="006F70D2"/>
    <w:rsid w:val="006F79DA"/>
    <w:rsid w:val="007003F1"/>
    <w:rsid w:val="00700633"/>
    <w:rsid w:val="00700F55"/>
    <w:rsid w:val="0070123A"/>
    <w:rsid w:val="00701311"/>
    <w:rsid w:val="00701B96"/>
    <w:rsid w:val="00701F30"/>
    <w:rsid w:val="007021CC"/>
    <w:rsid w:val="00703DD0"/>
    <w:rsid w:val="00703FA5"/>
    <w:rsid w:val="007041C2"/>
    <w:rsid w:val="00704A26"/>
    <w:rsid w:val="00704C38"/>
    <w:rsid w:val="007053E8"/>
    <w:rsid w:val="00705895"/>
    <w:rsid w:val="00706290"/>
    <w:rsid w:val="0070678D"/>
    <w:rsid w:val="00706CC4"/>
    <w:rsid w:val="00706D48"/>
    <w:rsid w:val="00706D90"/>
    <w:rsid w:val="00706EA2"/>
    <w:rsid w:val="00706F75"/>
    <w:rsid w:val="00707251"/>
    <w:rsid w:val="0070756E"/>
    <w:rsid w:val="00710B3D"/>
    <w:rsid w:val="00710BB0"/>
    <w:rsid w:val="00710F67"/>
    <w:rsid w:val="0071155B"/>
    <w:rsid w:val="007119A2"/>
    <w:rsid w:val="00712A3B"/>
    <w:rsid w:val="00712C57"/>
    <w:rsid w:val="00712FF8"/>
    <w:rsid w:val="00713433"/>
    <w:rsid w:val="00713B88"/>
    <w:rsid w:val="00713C2A"/>
    <w:rsid w:val="00714367"/>
    <w:rsid w:val="007144D8"/>
    <w:rsid w:val="0071467C"/>
    <w:rsid w:val="0071524E"/>
    <w:rsid w:val="0071542E"/>
    <w:rsid w:val="00715871"/>
    <w:rsid w:val="00715C44"/>
    <w:rsid w:val="007160A6"/>
    <w:rsid w:val="007160B8"/>
    <w:rsid w:val="007161D4"/>
    <w:rsid w:val="00716A46"/>
    <w:rsid w:val="00716D1B"/>
    <w:rsid w:val="00717090"/>
    <w:rsid w:val="0071780A"/>
    <w:rsid w:val="00717936"/>
    <w:rsid w:val="00717FB1"/>
    <w:rsid w:val="00720873"/>
    <w:rsid w:val="00720A15"/>
    <w:rsid w:val="00720C37"/>
    <w:rsid w:val="0072112D"/>
    <w:rsid w:val="00721B60"/>
    <w:rsid w:val="0072208F"/>
    <w:rsid w:val="007227E3"/>
    <w:rsid w:val="007227E8"/>
    <w:rsid w:val="00722A05"/>
    <w:rsid w:val="00722D05"/>
    <w:rsid w:val="00723EDE"/>
    <w:rsid w:val="00724074"/>
    <w:rsid w:val="00724A39"/>
    <w:rsid w:val="0072519B"/>
    <w:rsid w:val="007254AA"/>
    <w:rsid w:val="00725B58"/>
    <w:rsid w:val="007273CC"/>
    <w:rsid w:val="00727677"/>
    <w:rsid w:val="007277CD"/>
    <w:rsid w:val="00727E47"/>
    <w:rsid w:val="0073065F"/>
    <w:rsid w:val="00730B73"/>
    <w:rsid w:val="00731D81"/>
    <w:rsid w:val="00732C08"/>
    <w:rsid w:val="00732E67"/>
    <w:rsid w:val="00733C41"/>
    <w:rsid w:val="00734EBB"/>
    <w:rsid w:val="00735027"/>
    <w:rsid w:val="0073534C"/>
    <w:rsid w:val="0073560F"/>
    <w:rsid w:val="007357F6"/>
    <w:rsid w:val="00735882"/>
    <w:rsid w:val="00735996"/>
    <w:rsid w:val="00735B52"/>
    <w:rsid w:val="00736E98"/>
    <w:rsid w:val="0073774C"/>
    <w:rsid w:val="00737DA7"/>
    <w:rsid w:val="00737FC9"/>
    <w:rsid w:val="0074000D"/>
    <w:rsid w:val="007402F8"/>
    <w:rsid w:val="0074092F"/>
    <w:rsid w:val="00741142"/>
    <w:rsid w:val="00741895"/>
    <w:rsid w:val="0074214B"/>
    <w:rsid w:val="0074236D"/>
    <w:rsid w:val="007437A9"/>
    <w:rsid w:val="00743A1A"/>
    <w:rsid w:val="00743C37"/>
    <w:rsid w:val="007440A3"/>
    <w:rsid w:val="007446FE"/>
    <w:rsid w:val="00744746"/>
    <w:rsid w:val="00744A2D"/>
    <w:rsid w:val="00744D6E"/>
    <w:rsid w:val="00745942"/>
    <w:rsid w:val="00745AAC"/>
    <w:rsid w:val="00745F7A"/>
    <w:rsid w:val="007465DD"/>
    <w:rsid w:val="00746A4B"/>
    <w:rsid w:val="00746C9D"/>
    <w:rsid w:val="0074791D"/>
    <w:rsid w:val="00747D6A"/>
    <w:rsid w:val="00750003"/>
    <w:rsid w:val="00750067"/>
    <w:rsid w:val="00750084"/>
    <w:rsid w:val="0075064E"/>
    <w:rsid w:val="00750CB6"/>
    <w:rsid w:val="00750ECE"/>
    <w:rsid w:val="0075139F"/>
    <w:rsid w:val="00751B0A"/>
    <w:rsid w:val="0075201C"/>
    <w:rsid w:val="00752294"/>
    <w:rsid w:val="00753335"/>
    <w:rsid w:val="007539A4"/>
    <w:rsid w:val="007541E1"/>
    <w:rsid w:val="00755C01"/>
    <w:rsid w:val="00755CEF"/>
    <w:rsid w:val="0075601B"/>
    <w:rsid w:val="00756DA7"/>
    <w:rsid w:val="00756EE6"/>
    <w:rsid w:val="007575CF"/>
    <w:rsid w:val="00757A51"/>
    <w:rsid w:val="00757C4C"/>
    <w:rsid w:val="00757C57"/>
    <w:rsid w:val="00760147"/>
    <w:rsid w:val="00760367"/>
    <w:rsid w:val="00761076"/>
    <w:rsid w:val="007613CC"/>
    <w:rsid w:val="00761683"/>
    <w:rsid w:val="007624B8"/>
    <w:rsid w:val="007626B8"/>
    <w:rsid w:val="00763197"/>
    <w:rsid w:val="0076382C"/>
    <w:rsid w:val="00763982"/>
    <w:rsid w:val="00763DBB"/>
    <w:rsid w:val="007658E4"/>
    <w:rsid w:val="007659EB"/>
    <w:rsid w:val="00765ACE"/>
    <w:rsid w:val="00765C38"/>
    <w:rsid w:val="0076624B"/>
    <w:rsid w:val="007666BF"/>
    <w:rsid w:val="00766834"/>
    <w:rsid w:val="00766BB8"/>
    <w:rsid w:val="00766CDA"/>
    <w:rsid w:val="00766D05"/>
    <w:rsid w:val="007677CC"/>
    <w:rsid w:val="00767C8F"/>
    <w:rsid w:val="00770CB4"/>
    <w:rsid w:val="00771173"/>
    <w:rsid w:val="00771344"/>
    <w:rsid w:val="00771503"/>
    <w:rsid w:val="00771639"/>
    <w:rsid w:val="00771E4C"/>
    <w:rsid w:val="00772266"/>
    <w:rsid w:val="007726BE"/>
    <w:rsid w:val="0077354B"/>
    <w:rsid w:val="007739DC"/>
    <w:rsid w:val="007740A8"/>
    <w:rsid w:val="007746EE"/>
    <w:rsid w:val="00774777"/>
    <w:rsid w:val="00774F6E"/>
    <w:rsid w:val="007750F8"/>
    <w:rsid w:val="007759DE"/>
    <w:rsid w:val="007764E8"/>
    <w:rsid w:val="0077771B"/>
    <w:rsid w:val="00777794"/>
    <w:rsid w:val="00777AD3"/>
    <w:rsid w:val="00777C7A"/>
    <w:rsid w:val="00777E0C"/>
    <w:rsid w:val="00780B23"/>
    <w:rsid w:val="00781059"/>
    <w:rsid w:val="0078146C"/>
    <w:rsid w:val="00781587"/>
    <w:rsid w:val="00781856"/>
    <w:rsid w:val="0078224C"/>
    <w:rsid w:val="00782A04"/>
    <w:rsid w:val="00782E33"/>
    <w:rsid w:val="00782E69"/>
    <w:rsid w:val="00782E7F"/>
    <w:rsid w:val="0078325C"/>
    <w:rsid w:val="007841CB"/>
    <w:rsid w:val="00785024"/>
    <w:rsid w:val="0078630D"/>
    <w:rsid w:val="007874AB"/>
    <w:rsid w:val="0078763C"/>
    <w:rsid w:val="007903B8"/>
    <w:rsid w:val="007905D2"/>
    <w:rsid w:val="00790ABF"/>
    <w:rsid w:val="007910D7"/>
    <w:rsid w:val="007912B2"/>
    <w:rsid w:val="00791949"/>
    <w:rsid w:val="007932EA"/>
    <w:rsid w:val="007933AC"/>
    <w:rsid w:val="00793B4A"/>
    <w:rsid w:val="00793DD8"/>
    <w:rsid w:val="007946B3"/>
    <w:rsid w:val="00794A26"/>
    <w:rsid w:val="00794ECA"/>
    <w:rsid w:val="00795DF4"/>
    <w:rsid w:val="007960E3"/>
    <w:rsid w:val="0079652B"/>
    <w:rsid w:val="007976DC"/>
    <w:rsid w:val="007A0492"/>
    <w:rsid w:val="007A12E9"/>
    <w:rsid w:val="007A14E2"/>
    <w:rsid w:val="007A2128"/>
    <w:rsid w:val="007A2731"/>
    <w:rsid w:val="007A2CE0"/>
    <w:rsid w:val="007A3AC6"/>
    <w:rsid w:val="007A42CE"/>
    <w:rsid w:val="007A4D44"/>
    <w:rsid w:val="007A5631"/>
    <w:rsid w:val="007A563B"/>
    <w:rsid w:val="007A5D95"/>
    <w:rsid w:val="007A64B2"/>
    <w:rsid w:val="007A6F4A"/>
    <w:rsid w:val="007A7B77"/>
    <w:rsid w:val="007A7DFC"/>
    <w:rsid w:val="007B0139"/>
    <w:rsid w:val="007B0460"/>
    <w:rsid w:val="007B06CD"/>
    <w:rsid w:val="007B1077"/>
    <w:rsid w:val="007B1DAE"/>
    <w:rsid w:val="007B1F58"/>
    <w:rsid w:val="007B3D7E"/>
    <w:rsid w:val="007B44E2"/>
    <w:rsid w:val="007B460A"/>
    <w:rsid w:val="007B5130"/>
    <w:rsid w:val="007B546C"/>
    <w:rsid w:val="007B6720"/>
    <w:rsid w:val="007B6B9C"/>
    <w:rsid w:val="007B72ED"/>
    <w:rsid w:val="007B7B82"/>
    <w:rsid w:val="007B7D8A"/>
    <w:rsid w:val="007B7DD5"/>
    <w:rsid w:val="007B7E54"/>
    <w:rsid w:val="007B7F25"/>
    <w:rsid w:val="007C04D7"/>
    <w:rsid w:val="007C18F2"/>
    <w:rsid w:val="007C2470"/>
    <w:rsid w:val="007C263F"/>
    <w:rsid w:val="007C2927"/>
    <w:rsid w:val="007C3426"/>
    <w:rsid w:val="007C37B5"/>
    <w:rsid w:val="007C38EE"/>
    <w:rsid w:val="007C3B71"/>
    <w:rsid w:val="007C42D0"/>
    <w:rsid w:val="007C4355"/>
    <w:rsid w:val="007C49E7"/>
    <w:rsid w:val="007C4B64"/>
    <w:rsid w:val="007C55D5"/>
    <w:rsid w:val="007C5D0A"/>
    <w:rsid w:val="007C5DBF"/>
    <w:rsid w:val="007C5EA4"/>
    <w:rsid w:val="007C6EB0"/>
    <w:rsid w:val="007C7397"/>
    <w:rsid w:val="007C75E3"/>
    <w:rsid w:val="007D096E"/>
    <w:rsid w:val="007D0A65"/>
    <w:rsid w:val="007D0C96"/>
    <w:rsid w:val="007D10E7"/>
    <w:rsid w:val="007D128A"/>
    <w:rsid w:val="007D128D"/>
    <w:rsid w:val="007D1365"/>
    <w:rsid w:val="007D165F"/>
    <w:rsid w:val="007D17FA"/>
    <w:rsid w:val="007D21D5"/>
    <w:rsid w:val="007D2AF6"/>
    <w:rsid w:val="007D3F9C"/>
    <w:rsid w:val="007D46B6"/>
    <w:rsid w:val="007D4761"/>
    <w:rsid w:val="007D4896"/>
    <w:rsid w:val="007D56D0"/>
    <w:rsid w:val="007D5948"/>
    <w:rsid w:val="007D5A2E"/>
    <w:rsid w:val="007D5A8F"/>
    <w:rsid w:val="007D6258"/>
    <w:rsid w:val="007D685F"/>
    <w:rsid w:val="007D68E7"/>
    <w:rsid w:val="007D6ADB"/>
    <w:rsid w:val="007D6C98"/>
    <w:rsid w:val="007D6FB5"/>
    <w:rsid w:val="007D7CF0"/>
    <w:rsid w:val="007D7D18"/>
    <w:rsid w:val="007D7E15"/>
    <w:rsid w:val="007E0365"/>
    <w:rsid w:val="007E07E6"/>
    <w:rsid w:val="007E0986"/>
    <w:rsid w:val="007E0B7A"/>
    <w:rsid w:val="007E0F03"/>
    <w:rsid w:val="007E0FAB"/>
    <w:rsid w:val="007E1659"/>
    <w:rsid w:val="007E1A3F"/>
    <w:rsid w:val="007E1DFD"/>
    <w:rsid w:val="007E1E18"/>
    <w:rsid w:val="007E2A4D"/>
    <w:rsid w:val="007E3279"/>
    <w:rsid w:val="007E3297"/>
    <w:rsid w:val="007E32C6"/>
    <w:rsid w:val="007E3604"/>
    <w:rsid w:val="007E3BF9"/>
    <w:rsid w:val="007E3C8D"/>
    <w:rsid w:val="007E4795"/>
    <w:rsid w:val="007E4A13"/>
    <w:rsid w:val="007E4B88"/>
    <w:rsid w:val="007E4F23"/>
    <w:rsid w:val="007E5074"/>
    <w:rsid w:val="007E51A4"/>
    <w:rsid w:val="007E5777"/>
    <w:rsid w:val="007E580B"/>
    <w:rsid w:val="007E5CBB"/>
    <w:rsid w:val="007E64FC"/>
    <w:rsid w:val="007E7045"/>
    <w:rsid w:val="007E7953"/>
    <w:rsid w:val="007E7C27"/>
    <w:rsid w:val="007E7C42"/>
    <w:rsid w:val="007F0A5F"/>
    <w:rsid w:val="007F0F83"/>
    <w:rsid w:val="007F110E"/>
    <w:rsid w:val="007F21CC"/>
    <w:rsid w:val="007F2BD0"/>
    <w:rsid w:val="007F316C"/>
    <w:rsid w:val="007F3204"/>
    <w:rsid w:val="007F3F2F"/>
    <w:rsid w:val="007F4296"/>
    <w:rsid w:val="007F51DF"/>
    <w:rsid w:val="007F52CA"/>
    <w:rsid w:val="007F5A49"/>
    <w:rsid w:val="007F5B68"/>
    <w:rsid w:val="007F5C31"/>
    <w:rsid w:val="007F5D99"/>
    <w:rsid w:val="007F5F3E"/>
    <w:rsid w:val="007F6022"/>
    <w:rsid w:val="007F61BD"/>
    <w:rsid w:val="007F66FC"/>
    <w:rsid w:val="007F6A43"/>
    <w:rsid w:val="0080067B"/>
    <w:rsid w:val="00800D7E"/>
    <w:rsid w:val="00801241"/>
    <w:rsid w:val="0080168E"/>
    <w:rsid w:val="008019D9"/>
    <w:rsid w:val="00801DF0"/>
    <w:rsid w:val="00801E2C"/>
    <w:rsid w:val="00802040"/>
    <w:rsid w:val="008023F6"/>
    <w:rsid w:val="00803A45"/>
    <w:rsid w:val="00803E6D"/>
    <w:rsid w:val="00803F1D"/>
    <w:rsid w:val="00803F47"/>
    <w:rsid w:val="0080425E"/>
    <w:rsid w:val="008049E7"/>
    <w:rsid w:val="00804FF4"/>
    <w:rsid w:val="008061C8"/>
    <w:rsid w:val="00806233"/>
    <w:rsid w:val="00806506"/>
    <w:rsid w:val="00806D8E"/>
    <w:rsid w:val="0080732D"/>
    <w:rsid w:val="00807491"/>
    <w:rsid w:val="00807C4E"/>
    <w:rsid w:val="00810813"/>
    <w:rsid w:val="00810D2F"/>
    <w:rsid w:val="0081111E"/>
    <w:rsid w:val="008114A9"/>
    <w:rsid w:val="0081188A"/>
    <w:rsid w:val="00811A7A"/>
    <w:rsid w:val="008126EA"/>
    <w:rsid w:val="008126EB"/>
    <w:rsid w:val="008127E8"/>
    <w:rsid w:val="00812E9D"/>
    <w:rsid w:val="008130CD"/>
    <w:rsid w:val="00813233"/>
    <w:rsid w:val="0081331D"/>
    <w:rsid w:val="0081367B"/>
    <w:rsid w:val="00813A67"/>
    <w:rsid w:val="00813B6C"/>
    <w:rsid w:val="00813D78"/>
    <w:rsid w:val="008153FA"/>
    <w:rsid w:val="008160E5"/>
    <w:rsid w:val="008167A6"/>
    <w:rsid w:val="00816D90"/>
    <w:rsid w:val="00816DCE"/>
    <w:rsid w:val="00817697"/>
    <w:rsid w:val="00820065"/>
    <w:rsid w:val="00820357"/>
    <w:rsid w:val="0082068B"/>
    <w:rsid w:val="00820691"/>
    <w:rsid w:val="008207B2"/>
    <w:rsid w:val="00821437"/>
    <w:rsid w:val="00821650"/>
    <w:rsid w:val="00822262"/>
    <w:rsid w:val="00822816"/>
    <w:rsid w:val="00822966"/>
    <w:rsid w:val="00822E64"/>
    <w:rsid w:val="00823719"/>
    <w:rsid w:val="008237BA"/>
    <w:rsid w:val="008240DD"/>
    <w:rsid w:val="00824119"/>
    <w:rsid w:val="00824402"/>
    <w:rsid w:val="00824A1D"/>
    <w:rsid w:val="00824B66"/>
    <w:rsid w:val="00826182"/>
    <w:rsid w:val="008262DE"/>
    <w:rsid w:val="0082641E"/>
    <w:rsid w:val="00826597"/>
    <w:rsid w:val="008267D5"/>
    <w:rsid w:val="00826A43"/>
    <w:rsid w:val="00826FBB"/>
    <w:rsid w:val="0082701F"/>
    <w:rsid w:val="008277DA"/>
    <w:rsid w:val="00827BAD"/>
    <w:rsid w:val="00830121"/>
    <w:rsid w:val="008308A4"/>
    <w:rsid w:val="0083095E"/>
    <w:rsid w:val="008312E7"/>
    <w:rsid w:val="0083142C"/>
    <w:rsid w:val="0083195E"/>
    <w:rsid w:val="00831FF2"/>
    <w:rsid w:val="00832346"/>
    <w:rsid w:val="008328CA"/>
    <w:rsid w:val="00832D68"/>
    <w:rsid w:val="00832DD8"/>
    <w:rsid w:val="00833411"/>
    <w:rsid w:val="008336D9"/>
    <w:rsid w:val="00833968"/>
    <w:rsid w:val="00833B97"/>
    <w:rsid w:val="00833EFD"/>
    <w:rsid w:val="008345AA"/>
    <w:rsid w:val="00834D04"/>
    <w:rsid w:val="00834D84"/>
    <w:rsid w:val="00834D8E"/>
    <w:rsid w:val="008354FE"/>
    <w:rsid w:val="00836CDB"/>
    <w:rsid w:val="00837AF0"/>
    <w:rsid w:val="008403A7"/>
    <w:rsid w:val="00840417"/>
    <w:rsid w:val="0084048E"/>
    <w:rsid w:val="00840E14"/>
    <w:rsid w:val="008428FC"/>
    <w:rsid w:val="0084301B"/>
    <w:rsid w:val="00843D35"/>
    <w:rsid w:val="008448FD"/>
    <w:rsid w:val="008453E0"/>
    <w:rsid w:val="008457FA"/>
    <w:rsid w:val="00845C4D"/>
    <w:rsid w:val="008463DF"/>
    <w:rsid w:val="008465EE"/>
    <w:rsid w:val="008469AF"/>
    <w:rsid w:val="00846FD6"/>
    <w:rsid w:val="0084790B"/>
    <w:rsid w:val="00847AF3"/>
    <w:rsid w:val="00850E8E"/>
    <w:rsid w:val="00851249"/>
    <w:rsid w:val="00851261"/>
    <w:rsid w:val="008519ED"/>
    <w:rsid w:val="0085226A"/>
    <w:rsid w:val="008525CC"/>
    <w:rsid w:val="00852B42"/>
    <w:rsid w:val="00852C95"/>
    <w:rsid w:val="00853337"/>
    <w:rsid w:val="00853D4E"/>
    <w:rsid w:val="008540E5"/>
    <w:rsid w:val="00854518"/>
    <w:rsid w:val="00854B54"/>
    <w:rsid w:val="00854D69"/>
    <w:rsid w:val="008558D5"/>
    <w:rsid w:val="00855C99"/>
    <w:rsid w:val="00856281"/>
    <w:rsid w:val="008563CB"/>
    <w:rsid w:val="00856D5B"/>
    <w:rsid w:val="00857062"/>
    <w:rsid w:val="008570FB"/>
    <w:rsid w:val="0085791F"/>
    <w:rsid w:val="00857961"/>
    <w:rsid w:val="00857D7C"/>
    <w:rsid w:val="00860368"/>
    <w:rsid w:val="00860C4A"/>
    <w:rsid w:val="0086106B"/>
    <w:rsid w:val="00861123"/>
    <w:rsid w:val="00861640"/>
    <w:rsid w:val="00861E1E"/>
    <w:rsid w:val="00862152"/>
    <w:rsid w:val="00862517"/>
    <w:rsid w:val="00862A12"/>
    <w:rsid w:val="00862A9B"/>
    <w:rsid w:val="00862AB9"/>
    <w:rsid w:val="008637DA"/>
    <w:rsid w:val="00863B19"/>
    <w:rsid w:val="00863D68"/>
    <w:rsid w:val="00864887"/>
    <w:rsid w:val="00864B22"/>
    <w:rsid w:val="00864E74"/>
    <w:rsid w:val="0086541C"/>
    <w:rsid w:val="00865D5D"/>
    <w:rsid w:val="00867D98"/>
    <w:rsid w:val="00867F2C"/>
    <w:rsid w:val="008701E5"/>
    <w:rsid w:val="008705CE"/>
    <w:rsid w:val="008707B0"/>
    <w:rsid w:val="00870FD2"/>
    <w:rsid w:val="0087101A"/>
    <w:rsid w:val="008717C8"/>
    <w:rsid w:val="00872241"/>
    <w:rsid w:val="00872AC7"/>
    <w:rsid w:val="00872DD9"/>
    <w:rsid w:val="00873154"/>
    <w:rsid w:val="0087350A"/>
    <w:rsid w:val="00873570"/>
    <w:rsid w:val="008736A1"/>
    <w:rsid w:val="008737C8"/>
    <w:rsid w:val="008738E6"/>
    <w:rsid w:val="00873E62"/>
    <w:rsid w:val="00874197"/>
    <w:rsid w:val="0087444C"/>
    <w:rsid w:val="00874846"/>
    <w:rsid w:val="00874AB2"/>
    <w:rsid w:val="00874FD0"/>
    <w:rsid w:val="00874FF1"/>
    <w:rsid w:val="0087577B"/>
    <w:rsid w:val="0087599E"/>
    <w:rsid w:val="00875BCD"/>
    <w:rsid w:val="0087606F"/>
    <w:rsid w:val="00877439"/>
    <w:rsid w:val="00877457"/>
    <w:rsid w:val="008776CE"/>
    <w:rsid w:val="008803AD"/>
    <w:rsid w:val="00880559"/>
    <w:rsid w:val="00881870"/>
    <w:rsid w:val="008826B6"/>
    <w:rsid w:val="00883355"/>
    <w:rsid w:val="008833D7"/>
    <w:rsid w:val="008842B1"/>
    <w:rsid w:val="0088436C"/>
    <w:rsid w:val="00884AE6"/>
    <w:rsid w:val="00884B69"/>
    <w:rsid w:val="00885341"/>
    <w:rsid w:val="0088563D"/>
    <w:rsid w:val="0088646C"/>
    <w:rsid w:val="00886532"/>
    <w:rsid w:val="0088660A"/>
    <w:rsid w:val="00887012"/>
    <w:rsid w:val="00887306"/>
    <w:rsid w:val="00887978"/>
    <w:rsid w:val="00887D17"/>
    <w:rsid w:val="008901DA"/>
    <w:rsid w:val="0089054B"/>
    <w:rsid w:val="00890C4D"/>
    <w:rsid w:val="00891174"/>
    <w:rsid w:val="00891206"/>
    <w:rsid w:val="008917A5"/>
    <w:rsid w:val="00891C87"/>
    <w:rsid w:val="00892150"/>
    <w:rsid w:val="0089244E"/>
    <w:rsid w:val="00892643"/>
    <w:rsid w:val="0089287D"/>
    <w:rsid w:val="00892912"/>
    <w:rsid w:val="00892D3B"/>
    <w:rsid w:val="00893064"/>
    <w:rsid w:val="00893073"/>
    <w:rsid w:val="008934F1"/>
    <w:rsid w:val="00894914"/>
    <w:rsid w:val="00894930"/>
    <w:rsid w:val="00894C65"/>
    <w:rsid w:val="0089582A"/>
    <w:rsid w:val="00896835"/>
    <w:rsid w:val="00896AD0"/>
    <w:rsid w:val="00896B53"/>
    <w:rsid w:val="0089721C"/>
    <w:rsid w:val="008A10E1"/>
    <w:rsid w:val="008A186C"/>
    <w:rsid w:val="008A24A2"/>
    <w:rsid w:val="008A25CF"/>
    <w:rsid w:val="008A33EB"/>
    <w:rsid w:val="008A4439"/>
    <w:rsid w:val="008A4574"/>
    <w:rsid w:val="008A4BE3"/>
    <w:rsid w:val="008A4F42"/>
    <w:rsid w:val="008A59BA"/>
    <w:rsid w:val="008A5DC4"/>
    <w:rsid w:val="008A605E"/>
    <w:rsid w:val="008A6A4A"/>
    <w:rsid w:val="008A6DDB"/>
    <w:rsid w:val="008A71F8"/>
    <w:rsid w:val="008A73D0"/>
    <w:rsid w:val="008A7967"/>
    <w:rsid w:val="008B0235"/>
    <w:rsid w:val="008B03E8"/>
    <w:rsid w:val="008B05C2"/>
    <w:rsid w:val="008B082A"/>
    <w:rsid w:val="008B08E3"/>
    <w:rsid w:val="008B09D1"/>
    <w:rsid w:val="008B188C"/>
    <w:rsid w:val="008B2986"/>
    <w:rsid w:val="008B2A1A"/>
    <w:rsid w:val="008B2A9C"/>
    <w:rsid w:val="008B2FE3"/>
    <w:rsid w:val="008B48F5"/>
    <w:rsid w:val="008B4AD5"/>
    <w:rsid w:val="008B4C76"/>
    <w:rsid w:val="008B4F2A"/>
    <w:rsid w:val="008B5357"/>
    <w:rsid w:val="008B553B"/>
    <w:rsid w:val="008B597A"/>
    <w:rsid w:val="008B5E0A"/>
    <w:rsid w:val="008B6521"/>
    <w:rsid w:val="008B65C3"/>
    <w:rsid w:val="008B72B9"/>
    <w:rsid w:val="008B72F9"/>
    <w:rsid w:val="008B797F"/>
    <w:rsid w:val="008C14C1"/>
    <w:rsid w:val="008C1862"/>
    <w:rsid w:val="008C1952"/>
    <w:rsid w:val="008C2309"/>
    <w:rsid w:val="008C2415"/>
    <w:rsid w:val="008C242D"/>
    <w:rsid w:val="008C2835"/>
    <w:rsid w:val="008C28AB"/>
    <w:rsid w:val="008C28F4"/>
    <w:rsid w:val="008C2C81"/>
    <w:rsid w:val="008C2CFF"/>
    <w:rsid w:val="008C318C"/>
    <w:rsid w:val="008C3880"/>
    <w:rsid w:val="008C3CD2"/>
    <w:rsid w:val="008C42AD"/>
    <w:rsid w:val="008C637E"/>
    <w:rsid w:val="008C6522"/>
    <w:rsid w:val="008C689F"/>
    <w:rsid w:val="008C6AC1"/>
    <w:rsid w:val="008C6C4F"/>
    <w:rsid w:val="008D0776"/>
    <w:rsid w:val="008D087E"/>
    <w:rsid w:val="008D09FD"/>
    <w:rsid w:val="008D0BFC"/>
    <w:rsid w:val="008D1049"/>
    <w:rsid w:val="008D11C5"/>
    <w:rsid w:val="008D1311"/>
    <w:rsid w:val="008D1817"/>
    <w:rsid w:val="008D21B6"/>
    <w:rsid w:val="008D22B3"/>
    <w:rsid w:val="008D2571"/>
    <w:rsid w:val="008D3120"/>
    <w:rsid w:val="008D3E4F"/>
    <w:rsid w:val="008D4DEE"/>
    <w:rsid w:val="008D5454"/>
    <w:rsid w:val="008D589F"/>
    <w:rsid w:val="008D623C"/>
    <w:rsid w:val="008D715C"/>
    <w:rsid w:val="008D71FB"/>
    <w:rsid w:val="008D7672"/>
    <w:rsid w:val="008D7776"/>
    <w:rsid w:val="008D7E41"/>
    <w:rsid w:val="008D7EA0"/>
    <w:rsid w:val="008D7F5E"/>
    <w:rsid w:val="008E10F9"/>
    <w:rsid w:val="008E2379"/>
    <w:rsid w:val="008E2695"/>
    <w:rsid w:val="008E2C5A"/>
    <w:rsid w:val="008E2CBE"/>
    <w:rsid w:val="008E324B"/>
    <w:rsid w:val="008E3526"/>
    <w:rsid w:val="008E366E"/>
    <w:rsid w:val="008E3A39"/>
    <w:rsid w:val="008E42E9"/>
    <w:rsid w:val="008E44A3"/>
    <w:rsid w:val="008E45FC"/>
    <w:rsid w:val="008E4F85"/>
    <w:rsid w:val="008E5503"/>
    <w:rsid w:val="008E5AB0"/>
    <w:rsid w:val="008E5AFE"/>
    <w:rsid w:val="008E5B11"/>
    <w:rsid w:val="008E613E"/>
    <w:rsid w:val="008E6624"/>
    <w:rsid w:val="008E71EB"/>
    <w:rsid w:val="008E7ACF"/>
    <w:rsid w:val="008E7B8A"/>
    <w:rsid w:val="008E7C0B"/>
    <w:rsid w:val="008F0345"/>
    <w:rsid w:val="008F036B"/>
    <w:rsid w:val="008F090D"/>
    <w:rsid w:val="008F0B14"/>
    <w:rsid w:val="008F0FAD"/>
    <w:rsid w:val="008F1456"/>
    <w:rsid w:val="008F145D"/>
    <w:rsid w:val="008F2942"/>
    <w:rsid w:val="008F3093"/>
    <w:rsid w:val="008F3C84"/>
    <w:rsid w:val="008F3F0C"/>
    <w:rsid w:val="008F4114"/>
    <w:rsid w:val="008F445A"/>
    <w:rsid w:val="008F4767"/>
    <w:rsid w:val="008F4A07"/>
    <w:rsid w:val="008F4ABA"/>
    <w:rsid w:val="008F4AE7"/>
    <w:rsid w:val="008F4B2C"/>
    <w:rsid w:val="008F51E2"/>
    <w:rsid w:val="008F52E1"/>
    <w:rsid w:val="008F5647"/>
    <w:rsid w:val="008F566A"/>
    <w:rsid w:val="008F5FF1"/>
    <w:rsid w:val="008F67A7"/>
    <w:rsid w:val="008F74FF"/>
    <w:rsid w:val="008F78A8"/>
    <w:rsid w:val="008F7D94"/>
    <w:rsid w:val="008F7E8C"/>
    <w:rsid w:val="009003CB"/>
    <w:rsid w:val="00900511"/>
    <w:rsid w:val="0090143A"/>
    <w:rsid w:val="0090151C"/>
    <w:rsid w:val="00901588"/>
    <w:rsid w:val="0090198B"/>
    <w:rsid w:val="00901B73"/>
    <w:rsid w:val="00901C29"/>
    <w:rsid w:val="00901DBB"/>
    <w:rsid w:val="00902349"/>
    <w:rsid w:val="0090296D"/>
    <w:rsid w:val="00902A60"/>
    <w:rsid w:val="00902CDD"/>
    <w:rsid w:val="00903016"/>
    <w:rsid w:val="00903399"/>
    <w:rsid w:val="0090371A"/>
    <w:rsid w:val="00903966"/>
    <w:rsid w:val="00903CEB"/>
    <w:rsid w:val="00905413"/>
    <w:rsid w:val="00905668"/>
    <w:rsid w:val="00905993"/>
    <w:rsid w:val="0090610A"/>
    <w:rsid w:val="00906695"/>
    <w:rsid w:val="00906879"/>
    <w:rsid w:val="00906AB4"/>
    <w:rsid w:val="00907336"/>
    <w:rsid w:val="009074C4"/>
    <w:rsid w:val="0090784B"/>
    <w:rsid w:val="00910870"/>
    <w:rsid w:val="00910BEA"/>
    <w:rsid w:val="00910F47"/>
    <w:rsid w:val="00911014"/>
    <w:rsid w:val="009124BA"/>
    <w:rsid w:val="00912771"/>
    <w:rsid w:val="0091299D"/>
    <w:rsid w:val="00912E12"/>
    <w:rsid w:val="00912EAA"/>
    <w:rsid w:val="00914437"/>
    <w:rsid w:val="00914999"/>
    <w:rsid w:val="009150A5"/>
    <w:rsid w:val="00915797"/>
    <w:rsid w:val="00915F76"/>
    <w:rsid w:val="00916421"/>
    <w:rsid w:val="00916AAE"/>
    <w:rsid w:val="0092031F"/>
    <w:rsid w:val="009209F0"/>
    <w:rsid w:val="00920AC6"/>
    <w:rsid w:val="00921319"/>
    <w:rsid w:val="00921ADD"/>
    <w:rsid w:val="00921AF0"/>
    <w:rsid w:val="00922D4F"/>
    <w:rsid w:val="00922E7B"/>
    <w:rsid w:val="009238EE"/>
    <w:rsid w:val="00923C89"/>
    <w:rsid w:val="00923F7D"/>
    <w:rsid w:val="0092409F"/>
    <w:rsid w:val="00924ED9"/>
    <w:rsid w:val="00924F0A"/>
    <w:rsid w:val="00925BB9"/>
    <w:rsid w:val="00926B2F"/>
    <w:rsid w:val="0092749E"/>
    <w:rsid w:val="009278E7"/>
    <w:rsid w:val="00927DB4"/>
    <w:rsid w:val="0093001C"/>
    <w:rsid w:val="00930CD9"/>
    <w:rsid w:val="00931A0C"/>
    <w:rsid w:val="00931E80"/>
    <w:rsid w:val="00932311"/>
    <w:rsid w:val="00932CED"/>
    <w:rsid w:val="00932D97"/>
    <w:rsid w:val="0093326A"/>
    <w:rsid w:val="009333A7"/>
    <w:rsid w:val="0093346E"/>
    <w:rsid w:val="009339AB"/>
    <w:rsid w:val="00933C23"/>
    <w:rsid w:val="00934094"/>
    <w:rsid w:val="009344B2"/>
    <w:rsid w:val="009347CA"/>
    <w:rsid w:val="00934B9F"/>
    <w:rsid w:val="00934F1E"/>
    <w:rsid w:val="00935047"/>
    <w:rsid w:val="0093559C"/>
    <w:rsid w:val="0093592C"/>
    <w:rsid w:val="00935D8F"/>
    <w:rsid w:val="00935F57"/>
    <w:rsid w:val="00936385"/>
    <w:rsid w:val="00936A0C"/>
    <w:rsid w:val="00937522"/>
    <w:rsid w:val="00940396"/>
    <w:rsid w:val="00940585"/>
    <w:rsid w:val="00941834"/>
    <w:rsid w:val="00941BFD"/>
    <w:rsid w:val="00942067"/>
    <w:rsid w:val="009426D6"/>
    <w:rsid w:val="00942899"/>
    <w:rsid w:val="00942928"/>
    <w:rsid w:val="00942C9E"/>
    <w:rsid w:val="00943771"/>
    <w:rsid w:val="00943880"/>
    <w:rsid w:val="0094418A"/>
    <w:rsid w:val="00944266"/>
    <w:rsid w:val="00944851"/>
    <w:rsid w:val="00944972"/>
    <w:rsid w:val="00945716"/>
    <w:rsid w:val="00945B67"/>
    <w:rsid w:val="00946253"/>
    <w:rsid w:val="0094667D"/>
    <w:rsid w:val="00946B5A"/>
    <w:rsid w:val="00946F3F"/>
    <w:rsid w:val="00947890"/>
    <w:rsid w:val="00950C51"/>
    <w:rsid w:val="00950CAD"/>
    <w:rsid w:val="00950ED1"/>
    <w:rsid w:val="00951E85"/>
    <w:rsid w:val="00953447"/>
    <w:rsid w:val="00953660"/>
    <w:rsid w:val="00953E08"/>
    <w:rsid w:val="00954403"/>
    <w:rsid w:val="009546BA"/>
    <w:rsid w:val="009549A0"/>
    <w:rsid w:val="009549BB"/>
    <w:rsid w:val="00954F67"/>
    <w:rsid w:val="0095522F"/>
    <w:rsid w:val="00955C4F"/>
    <w:rsid w:val="009561C9"/>
    <w:rsid w:val="009563F8"/>
    <w:rsid w:val="00957348"/>
    <w:rsid w:val="009578C7"/>
    <w:rsid w:val="00957E5E"/>
    <w:rsid w:val="0096054A"/>
    <w:rsid w:val="009614DD"/>
    <w:rsid w:val="009619D5"/>
    <w:rsid w:val="00961D9A"/>
    <w:rsid w:val="00962ADA"/>
    <w:rsid w:val="00962C5F"/>
    <w:rsid w:val="00962FC5"/>
    <w:rsid w:val="00963332"/>
    <w:rsid w:val="00963556"/>
    <w:rsid w:val="0096367E"/>
    <w:rsid w:val="00963D38"/>
    <w:rsid w:val="00963E98"/>
    <w:rsid w:val="009646CE"/>
    <w:rsid w:val="00964F77"/>
    <w:rsid w:val="00965071"/>
    <w:rsid w:val="009655F7"/>
    <w:rsid w:val="00965B02"/>
    <w:rsid w:val="00965FCD"/>
    <w:rsid w:val="009661C7"/>
    <w:rsid w:val="00966774"/>
    <w:rsid w:val="009667CA"/>
    <w:rsid w:val="009669BC"/>
    <w:rsid w:val="00966BDE"/>
    <w:rsid w:val="009679CC"/>
    <w:rsid w:val="00967D1D"/>
    <w:rsid w:val="00967E00"/>
    <w:rsid w:val="00970325"/>
    <w:rsid w:val="0097075C"/>
    <w:rsid w:val="00970DAA"/>
    <w:rsid w:val="00970FCF"/>
    <w:rsid w:val="00971040"/>
    <w:rsid w:val="0097186C"/>
    <w:rsid w:val="00971C6E"/>
    <w:rsid w:val="00972B43"/>
    <w:rsid w:val="00973114"/>
    <w:rsid w:val="00973364"/>
    <w:rsid w:val="00973555"/>
    <w:rsid w:val="00973C90"/>
    <w:rsid w:val="00973F1D"/>
    <w:rsid w:val="009741B3"/>
    <w:rsid w:val="00974563"/>
    <w:rsid w:val="00974D33"/>
    <w:rsid w:val="00974F58"/>
    <w:rsid w:val="00975632"/>
    <w:rsid w:val="00975C4E"/>
    <w:rsid w:val="00975D18"/>
    <w:rsid w:val="00976000"/>
    <w:rsid w:val="00976A01"/>
    <w:rsid w:val="00976D5B"/>
    <w:rsid w:val="00976D7B"/>
    <w:rsid w:val="0097761B"/>
    <w:rsid w:val="00977CFC"/>
    <w:rsid w:val="00980341"/>
    <w:rsid w:val="00980703"/>
    <w:rsid w:val="009808EE"/>
    <w:rsid w:val="00980BCE"/>
    <w:rsid w:val="009823C9"/>
    <w:rsid w:val="009826FE"/>
    <w:rsid w:val="0098298B"/>
    <w:rsid w:val="00982D78"/>
    <w:rsid w:val="00983168"/>
    <w:rsid w:val="009832B7"/>
    <w:rsid w:val="009833CB"/>
    <w:rsid w:val="0098351B"/>
    <w:rsid w:val="009839DA"/>
    <w:rsid w:val="00983BD9"/>
    <w:rsid w:val="00983FA8"/>
    <w:rsid w:val="009847D7"/>
    <w:rsid w:val="00984999"/>
    <w:rsid w:val="00985460"/>
    <w:rsid w:val="00985D4B"/>
    <w:rsid w:val="009862DA"/>
    <w:rsid w:val="009863AD"/>
    <w:rsid w:val="00986705"/>
    <w:rsid w:val="00986F79"/>
    <w:rsid w:val="009871D9"/>
    <w:rsid w:val="00990B51"/>
    <w:rsid w:val="00990C66"/>
    <w:rsid w:val="00991078"/>
    <w:rsid w:val="00991BAA"/>
    <w:rsid w:val="00991E9C"/>
    <w:rsid w:val="009923F5"/>
    <w:rsid w:val="0099299E"/>
    <w:rsid w:val="0099326E"/>
    <w:rsid w:val="00993510"/>
    <w:rsid w:val="00993872"/>
    <w:rsid w:val="00993A33"/>
    <w:rsid w:val="00993A8C"/>
    <w:rsid w:val="00994856"/>
    <w:rsid w:val="00994E24"/>
    <w:rsid w:val="009954CE"/>
    <w:rsid w:val="00995C88"/>
    <w:rsid w:val="00995E29"/>
    <w:rsid w:val="009965F7"/>
    <w:rsid w:val="00996AB1"/>
    <w:rsid w:val="00997542"/>
    <w:rsid w:val="00997627"/>
    <w:rsid w:val="009978AE"/>
    <w:rsid w:val="00997C05"/>
    <w:rsid w:val="00997F43"/>
    <w:rsid w:val="009A019A"/>
    <w:rsid w:val="009A0AC6"/>
    <w:rsid w:val="009A0E81"/>
    <w:rsid w:val="009A0EDB"/>
    <w:rsid w:val="009A11D7"/>
    <w:rsid w:val="009A166B"/>
    <w:rsid w:val="009A1892"/>
    <w:rsid w:val="009A2A2A"/>
    <w:rsid w:val="009A3173"/>
    <w:rsid w:val="009A399B"/>
    <w:rsid w:val="009A4578"/>
    <w:rsid w:val="009A48FB"/>
    <w:rsid w:val="009A4B64"/>
    <w:rsid w:val="009A4BA2"/>
    <w:rsid w:val="009A4CC6"/>
    <w:rsid w:val="009A51BD"/>
    <w:rsid w:val="009A5BCC"/>
    <w:rsid w:val="009A6FEF"/>
    <w:rsid w:val="009A720E"/>
    <w:rsid w:val="009A7325"/>
    <w:rsid w:val="009B0701"/>
    <w:rsid w:val="009B0835"/>
    <w:rsid w:val="009B0BC6"/>
    <w:rsid w:val="009B0E85"/>
    <w:rsid w:val="009B105D"/>
    <w:rsid w:val="009B1931"/>
    <w:rsid w:val="009B1A42"/>
    <w:rsid w:val="009B1A79"/>
    <w:rsid w:val="009B1CDA"/>
    <w:rsid w:val="009B1EAA"/>
    <w:rsid w:val="009B213C"/>
    <w:rsid w:val="009B24FE"/>
    <w:rsid w:val="009B26CF"/>
    <w:rsid w:val="009B29D0"/>
    <w:rsid w:val="009B29EA"/>
    <w:rsid w:val="009B2E38"/>
    <w:rsid w:val="009B2FCE"/>
    <w:rsid w:val="009B3850"/>
    <w:rsid w:val="009B3EC6"/>
    <w:rsid w:val="009B4772"/>
    <w:rsid w:val="009B4907"/>
    <w:rsid w:val="009B5528"/>
    <w:rsid w:val="009B6B5F"/>
    <w:rsid w:val="009B70BA"/>
    <w:rsid w:val="009B752D"/>
    <w:rsid w:val="009B75AE"/>
    <w:rsid w:val="009B7C97"/>
    <w:rsid w:val="009B7E17"/>
    <w:rsid w:val="009B7E33"/>
    <w:rsid w:val="009C02DE"/>
    <w:rsid w:val="009C08BC"/>
    <w:rsid w:val="009C1231"/>
    <w:rsid w:val="009C149A"/>
    <w:rsid w:val="009C164C"/>
    <w:rsid w:val="009C1CF5"/>
    <w:rsid w:val="009C235A"/>
    <w:rsid w:val="009C2B70"/>
    <w:rsid w:val="009C2BB1"/>
    <w:rsid w:val="009C2C73"/>
    <w:rsid w:val="009C3242"/>
    <w:rsid w:val="009C336A"/>
    <w:rsid w:val="009C3EE2"/>
    <w:rsid w:val="009C4340"/>
    <w:rsid w:val="009C446B"/>
    <w:rsid w:val="009C447F"/>
    <w:rsid w:val="009C4F57"/>
    <w:rsid w:val="009C50C4"/>
    <w:rsid w:val="009C5225"/>
    <w:rsid w:val="009C57DB"/>
    <w:rsid w:val="009C664C"/>
    <w:rsid w:val="009C67EC"/>
    <w:rsid w:val="009C6B23"/>
    <w:rsid w:val="009C774A"/>
    <w:rsid w:val="009D0574"/>
    <w:rsid w:val="009D0E44"/>
    <w:rsid w:val="009D1ACE"/>
    <w:rsid w:val="009D2905"/>
    <w:rsid w:val="009D2C27"/>
    <w:rsid w:val="009D2E50"/>
    <w:rsid w:val="009D2EDC"/>
    <w:rsid w:val="009D3A45"/>
    <w:rsid w:val="009D5DBF"/>
    <w:rsid w:val="009D6ED5"/>
    <w:rsid w:val="009D7075"/>
    <w:rsid w:val="009D7844"/>
    <w:rsid w:val="009E0779"/>
    <w:rsid w:val="009E09B5"/>
    <w:rsid w:val="009E0A70"/>
    <w:rsid w:val="009E0A88"/>
    <w:rsid w:val="009E0CAB"/>
    <w:rsid w:val="009E1754"/>
    <w:rsid w:val="009E1C18"/>
    <w:rsid w:val="009E1C79"/>
    <w:rsid w:val="009E243C"/>
    <w:rsid w:val="009E28BF"/>
    <w:rsid w:val="009E3704"/>
    <w:rsid w:val="009E457D"/>
    <w:rsid w:val="009E5015"/>
    <w:rsid w:val="009E5AB1"/>
    <w:rsid w:val="009E6136"/>
    <w:rsid w:val="009E621E"/>
    <w:rsid w:val="009E66D5"/>
    <w:rsid w:val="009E695B"/>
    <w:rsid w:val="009E7167"/>
    <w:rsid w:val="009E77C1"/>
    <w:rsid w:val="009E77CB"/>
    <w:rsid w:val="009F060E"/>
    <w:rsid w:val="009F0912"/>
    <w:rsid w:val="009F25F4"/>
    <w:rsid w:val="009F29DD"/>
    <w:rsid w:val="009F41CC"/>
    <w:rsid w:val="009F4209"/>
    <w:rsid w:val="009F45C5"/>
    <w:rsid w:val="009F46DD"/>
    <w:rsid w:val="009F48F9"/>
    <w:rsid w:val="009F4B04"/>
    <w:rsid w:val="009F4B35"/>
    <w:rsid w:val="009F4B46"/>
    <w:rsid w:val="009F4F62"/>
    <w:rsid w:val="009F50C8"/>
    <w:rsid w:val="009F55A6"/>
    <w:rsid w:val="009F57C9"/>
    <w:rsid w:val="009F60B3"/>
    <w:rsid w:val="009F630C"/>
    <w:rsid w:val="009F68AF"/>
    <w:rsid w:val="009F6C5F"/>
    <w:rsid w:val="009F6DBF"/>
    <w:rsid w:val="009F778B"/>
    <w:rsid w:val="00A00030"/>
    <w:rsid w:val="00A0022C"/>
    <w:rsid w:val="00A006E4"/>
    <w:rsid w:val="00A00AD1"/>
    <w:rsid w:val="00A019A4"/>
    <w:rsid w:val="00A0255A"/>
    <w:rsid w:val="00A02ED1"/>
    <w:rsid w:val="00A02EE3"/>
    <w:rsid w:val="00A02EF7"/>
    <w:rsid w:val="00A03117"/>
    <w:rsid w:val="00A03734"/>
    <w:rsid w:val="00A0395A"/>
    <w:rsid w:val="00A03BAF"/>
    <w:rsid w:val="00A03CC3"/>
    <w:rsid w:val="00A03E77"/>
    <w:rsid w:val="00A03F2D"/>
    <w:rsid w:val="00A03F84"/>
    <w:rsid w:val="00A03FF6"/>
    <w:rsid w:val="00A04D9C"/>
    <w:rsid w:val="00A05542"/>
    <w:rsid w:val="00A05856"/>
    <w:rsid w:val="00A05F42"/>
    <w:rsid w:val="00A0604F"/>
    <w:rsid w:val="00A06233"/>
    <w:rsid w:val="00A062FD"/>
    <w:rsid w:val="00A066C7"/>
    <w:rsid w:val="00A06EF3"/>
    <w:rsid w:val="00A07096"/>
    <w:rsid w:val="00A07294"/>
    <w:rsid w:val="00A075F6"/>
    <w:rsid w:val="00A07631"/>
    <w:rsid w:val="00A0795B"/>
    <w:rsid w:val="00A07CC0"/>
    <w:rsid w:val="00A07D59"/>
    <w:rsid w:val="00A1005F"/>
    <w:rsid w:val="00A10440"/>
    <w:rsid w:val="00A11070"/>
    <w:rsid w:val="00A113A8"/>
    <w:rsid w:val="00A1140F"/>
    <w:rsid w:val="00A11853"/>
    <w:rsid w:val="00A11CF3"/>
    <w:rsid w:val="00A11FA2"/>
    <w:rsid w:val="00A1205E"/>
    <w:rsid w:val="00A12131"/>
    <w:rsid w:val="00A123B2"/>
    <w:rsid w:val="00A14FA3"/>
    <w:rsid w:val="00A153AE"/>
    <w:rsid w:val="00A15490"/>
    <w:rsid w:val="00A15C51"/>
    <w:rsid w:val="00A15CD3"/>
    <w:rsid w:val="00A16453"/>
    <w:rsid w:val="00A16FA9"/>
    <w:rsid w:val="00A17BD5"/>
    <w:rsid w:val="00A17E08"/>
    <w:rsid w:val="00A20662"/>
    <w:rsid w:val="00A212D5"/>
    <w:rsid w:val="00A21EA6"/>
    <w:rsid w:val="00A2221F"/>
    <w:rsid w:val="00A2250C"/>
    <w:rsid w:val="00A22853"/>
    <w:rsid w:val="00A22C04"/>
    <w:rsid w:val="00A22CD3"/>
    <w:rsid w:val="00A22ED6"/>
    <w:rsid w:val="00A235CF"/>
    <w:rsid w:val="00A236EB"/>
    <w:rsid w:val="00A23951"/>
    <w:rsid w:val="00A23D7F"/>
    <w:rsid w:val="00A23DC2"/>
    <w:rsid w:val="00A24484"/>
    <w:rsid w:val="00A24BE6"/>
    <w:rsid w:val="00A24DF7"/>
    <w:rsid w:val="00A250DE"/>
    <w:rsid w:val="00A25156"/>
    <w:rsid w:val="00A25181"/>
    <w:rsid w:val="00A253C2"/>
    <w:rsid w:val="00A2665C"/>
    <w:rsid w:val="00A26890"/>
    <w:rsid w:val="00A268E9"/>
    <w:rsid w:val="00A2692A"/>
    <w:rsid w:val="00A26B23"/>
    <w:rsid w:val="00A26E01"/>
    <w:rsid w:val="00A27B04"/>
    <w:rsid w:val="00A27BFC"/>
    <w:rsid w:val="00A302C6"/>
    <w:rsid w:val="00A30474"/>
    <w:rsid w:val="00A31B3E"/>
    <w:rsid w:val="00A31B85"/>
    <w:rsid w:val="00A327A9"/>
    <w:rsid w:val="00A32BDB"/>
    <w:rsid w:val="00A33918"/>
    <w:rsid w:val="00A34691"/>
    <w:rsid w:val="00A346CE"/>
    <w:rsid w:val="00A34B85"/>
    <w:rsid w:val="00A34EE7"/>
    <w:rsid w:val="00A35B08"/>
    <w:rsid w:val="00A35CAE"/>
    <w:rsid w:val="00A35F8B"/>
    <w:rsid w:val="00A364BF"/>
    <w:rsid w:val="00A36A75"/>
    <w:rsid w:val="00A36CBC"/>
    <w:rsid w:val="00A37917"/>
    <w:rsid w:val="00A379A9"/>
    <w:rsid w:val="00A40371"/>
    <w:rsid w:val="00A4038E"/>
    <w:rsid w:val="00A40FA6"/>
    <w:rsid w:val="00A41A5D"/>
    <w:rsid w:val="00A421E8"/>
    <w:rsid w:val="00A42B17"/>
    <w:rsid w:val="00A42BF9"/>
    <w:rsid w:val="00A435D1"/>
    <w:rsid w:val="00A43923"/>
    <w:rsid w:val="00A43CEF"/>
    <w:rsid w:val="00A44094"/>
    <w:rsid w:val="00A441C5"/>
    <w:rsid w:val="00A44643"/>
    <w:rsid w:val="00A4565D"/>
    <w:rsid w:val="00A457A2"/>
    <w:rsid w:val="00A45D20"/>
    <w:rsid w:val="00A45D69"/>
    <w:rsid w:val="00A45F3B"/>
    <w:rsid w:val="00A46103"/>
    <w:rsid w:val="00A46829"/>
    <w:rsid w:val="00A46B96"/>
    <w:rsid w:val="00A46D2C"/>
    <w:rsid w:val="00A46E86"/>
    <w:rsid w:val="00A478BB"/>
    <w:rsid w:val="00A50286"/>
    <w:rsid w:val="00A50570"/>
    <w:rsid w:val="00A50918"/>
    <w:rsid w:val="00A513B1"/>
    <w:rsid w:val="00A514F2"/>
    <w:rsid w:val="00A51ACE"/>
    <w:rsid w:val="00A52741"/>
    <w:rsid w:val="00A5292A"/>
    <w:rsid w:val="00A52B4C"/>
    <w:rsid w:val="00A52E6C"/>
    <w:rsid w:val="00A52E88"/>
    <w:rsid w:val="00A533D2"/>
    <w:rsid w:val="00A534AD"/>
    <w:rsid w:val="00A53B20"/>
    <w:rsid w:val="00A53B46"/>
    <w:rsid w:val="00A53E60"/>
    <w:rsid w:val="00A542A8"/>
    <w:rsid w:val="00A54A89"/>
    <w:rsid w:val="00A54CBD"/>
    <w:rsid w:val="00A54D43"/>
    <w:rsid w:val="00A54EB4"/>
    <w:rsid w:val="00A55152"/>
    <w:rsid w:val="00A55268"/>
    <w:rsid w:val="00A5552E"/>
    <w:rsid w:val="00A55E5D"/>
    <w:rsid w:val="00A55F0E"/>
    <w:rsid w:val="00A55F57"/>
    <w:rsid w:val="00A564DA"/>
    <w:rsid w:val="00A56A66"/>
    <w:rsid w:val="00A56FE1"/>
    <w:rsid w:val="00A572B3"/>
    <w:rsid w:val="00A5732C"/>
    <w:rsid w:val="00A576A5"/>
    <w:rsid w:val="00A576E4"/>
    <w:rsid w:val="00A57A17"/>
    <w:rsid w:val="00A60052"/>
    <w:rsid w:val="00A6037E"/>
    <w:rsid w:val="00A603AC"/>
    <w:rsid w:val="00A611FB"/>
    <w:rsid w:val="00A61574"/>
    <w:rsid w:val="00A6255A"/>
    <w:rsid w:val="00A62B5F"/>
    <w:rsid w:val="00A6410A"/>
    <w:rsid w:val="00A6437C"/>
    <w:rsid w:val="00A64A45"/>
    <w:rsid w:val="00A64F31"/>
    <w:rsid w:val="00A6593C"/>
    <w:rsid w:val="00A65B0A"/>
    <w:rsid w:val="00A66173"/>
    <w:rsid w:val="00A66A0B"/>
    <w:rsid w:val="00A7058B"/>
    <w:rsid w:val="00A70765"/>
    <w:rsid w:val="00A70EE6"/>
    <w:rsid w:val="00A711C8"/>
    <w:rsid w:val="00A73026"/>
    <w:rsid w:val="00A736A7"/>
    <w:rsid w:val="00A73BAE"/>
    <w:rsid w:val="00A73FE1"/>
    <w:rsid w:val="00A74649"/>
    <w:rsid w:val="00A74D02"/>
    <w:rsid w:val="00A74E1C"/>
    <w:rsid w:val="00A75333"/>
    <w:rsid w:val="00A753E4"/>
    <w:rsid w:val="00A758F1"/>
    <w:rsid w:val="00A75BAC"/>
    <w:rsid w:val="00A75C7F"/>
    <w:rsid w:val="00A75D83"/>
    <w:rsid w:val="00A75DFE"/>
    <w:rsid w:val="00A7601E"/>
    <w:rsid w:val="00A767E9"/>
    <w:rsid w:val="00A76EE1"/>
    <w:rsid w:val="00A77074"/>
    <w:rsid w:val="00A772B4"/>
    <w:rsid w:val="00A77681"/>
    <w:rsid w:val="00A77CF3"/>
    <w:rsid w:val="00A77E02"/>
    <w:rsid w:val="00A77F6A"/>
    <w:rsid w:val="00A8078B"/>
    <w:rsid w:val="00A80EFB"/>
    <w:rsid w:val="00A823B2"/>
    <w:rsid w:val="00A8288E"/>
    <w:rsid w:val="00A82943"/>
    <w:rsid w:val="00A82D55"/>
    <w:rsid w:val="00A82D62"/>
    <w:rsid w:val="00A83787"/>
    <w:rsid w:val="00A83849"/>
    <w:rsid w:val="00A83A13"/>
    <w:rsid w:val="00A840B7"/>
    <w:rsid w:val="00A842F9"/>
    <w:rsid w:val="00A84DDA"/>
    <w:rsid w:val="00A84F53"/>
    <w:rsid w:val="00A85389"/>
    <w:rsid w:val="00A85C31"/>
    <w:rsid w:val="00A866CD"/>
    <w:rsid w:val="00A867DE"/>
    <w:rsid w:val="00A86B21"/>
    <w:rsid w:val="00A877F2"/>
    <w:rsid w:val="00A877F6"/>
    <w:rsid w:val="00A87AC8"/>
    <w:rsid w:val="00A87C9E"/>
    <w:rsid w:val="00A90242"/>
    <w:rsid w:val="00A9066A"/>
    <w:rsid w:val="00A90A0F"/>
    <w:rsid w:val="00A90BA4"/>
    <w:rsid w:val="00A90C24"/>
    <w:rsid w:val="00A90D05"/>
    <w:rsid w:val="00A912D8"/>
    <w:rsid w:val="00A9133C"/>
    <w:rsid w:val="00A91520"/>
    <w:rsid w:val="00A91AF4"/>
    <w:rsid w:val="00A9211E"/>
    <w:rsid w:val="00A92129"/>
    <w:rsid w:val="00A92E4D"/>
    <w:rsid w:val="00A92FBF"/>
    <w:rsid w:val="00A92FCD"/>
    <w:rsid w:val="00A931B2"/>
    <w:rsid w:val="00A93427"/>
    <w:rsid w:val="00A935C3"/>
    <w:rsid w:val="00A936FC"/>
    <w:rsid w:val="00A9391A"/>
    <w:rsid w:val="00A94B5A"/>
    <w:rsid w:val="00A9561B"/>
    <w:rsid w:val="00A95B10"/>
    <w:rsid w:val="00A9621B"/>
    <w:rsid w:val="00A966E8"/>
    <w:rsid w:val="00A967AF"/>
    <w:rsid w:val="00A9694D"/>
    <w:rsid w:val="00A970CF"/>
    <w:rsid w:val="00AA0845"/>
    <w:rsid w:val="00AA0C0F"/>
    <w:rsid w:val="00AA1110"/>
    <w:rsid w:val="00AA1941"/>
    <w:rsid w:val="00AA1A4F"/>
    <w:rsid w:val="00AA1D50"/>
    <w:rsid w:val="00AA1F76"/>
    <w:rsid w:val="00AA225D"/>
    <w:rsid w:val="00AA23FD"/>
    <w:rsid w:val="00AA380E"/>
    <w:rsid w:val="00AA3AF2"/>
    <w:rsid w:val="00AA3C2A"/>
    <w:rsid w:val="00AA3C64"/>
    <w:rsid w:val="00AA4333"/>
    <w:rsid w:val="00AA4D46"/>
    <w:rsid w:val="00AA510E"/>
    <w:rsid w:val="00AA516C"/>
    <w:rsid w:val="00AA5810"/>
    <w:rsid w:val="00AA58AA"/>
    <w:rsid w:val="00AA5957"/>
    <w:rsid w:val="00AA5D6A"/>
    <w:rsid w:val="00AA66B2"/>
    <w:rsid w:val="00AA68F6"/>
    <w:rsid w:val="00AA6BC6"/>
    <w:rsid w:val="00AA6CA5"/>
    <w:rsid w:val="00AA7742"/>
    <w:rsid w:val="00AA7BCB"/>
    <w:rsid w:val="00AB059B"/>
    <w:rsid w:val="00AB08C7"/>
    <w:rsid w:val="00AB08F5"/>
    <w:rsid w:val="00AB0C0A"/>
    <w:rsid w:val="00AB0FEC"/>
    <w:rsid w:val="00AB149C"/>
    <w:rsid w:val="00AB1536"/>
    <w:rsid w:val="00AB1ED9"/>
    <w:rsid w:val="00AB28EA"/>
    <w:rsid w:val="00AB32CF"/>
    <w:rsid w:val="00AB40DF"/>
    <w:rsid w:val="00AB47BD"/>
    <w:rsid w:val="00AB4A5B"/>
    <w:rsid w:val="00AB508E"/>
    <w:rsid w:val="00AB51C3"/>
    <w:rsid w:val="00AB5E11"/>
    <w:rsid w:val="00AB66A8"/>
    <w:rsid w:val="00AB6D00"/>
    <w:rsid w:val="00AC00CA"/>
    <w:rsid w:val="00AC00D7"/>
    <w:rsid w:val="00AC09CB"/>
    <w:rsid w:val="00AC16E8"/>
    <w:rsid w:val="00AC1F73"/>
    <w:rsid w:val="00AC216F"/>
    <w:rsid w:val="00AC25C8"/>
    <w:rsid w:val="00AC2881"/>
    <w:rsid w:val="00AC335E"/>
    <w:rsid w:val="00AC3792"/>
    <w:rsid w:val="00AC3AF1"/>
    <w:rsid w:val="00AC3DA2"/>
    <w:rsid w:val="00AC3EFF"/>
    <w:rsid w:val="00AC51B4"/>
    <w:rsid w:val="00AC5478"/>
    <w:rsid w:val="00AC5A20"/>
    <w:rsid w:val="00AC6CDF"/>
    <w:rsid w:val="00AC6FBF"/>
    <w:rsid w:val="00AC7077"/>
    <w:rsid w:val="00AC719B"/>
    <w:rsid w:val="00AD0216"/>
    <w:rsid w:val="00AD05C7"/>
    <w:rsid w:val="00AD06D6"/>
    <w:rsid w:val="00AD0823"/>
    <w:rsid w:val="00AD09CD"/>
    <w:rsid w:val="00AD0B01"/>
    <w:rsid w:val="00AD129A"/>
    <w:rsid w:val="00AD1BA3"/>
    <w:rsid w:val="00AD1C90"/>
    <w:rsid w:val="00AD1CFB"/>
    <w:rsid w:val="00AD2198"/>
    <w:rsid w:val="00AD2D3C"/>
    <w:rsid w:val="00AD3102"/>
    <w:rsid w:val="00AD3919"/>
    <w:rsid w:val="00AD3C8F"/>
    <w:rsid w:val="00AD3EE5"/>
    <w:rsid w:val="00AD3EE9"/>
    <w:rsid w:val="00AD3F4B"/>
    <w:rsid w:val="00AD4D63"/>
    <w:rsid w:val="00AD4F43"/>
    <w:rsid w:val="00AD60E6"/>
    <w:rsid w:val="00AD62AA"/>
    <w:rsid w:val="00AD637B"/>
    <w:rsid w:val="00AD6C73"/>
    <w:rsid w:val="00AD6D8F"/>
    <w:rsid w:val="00AD7675"/>
    <w:rsid w:val="00AD7B55"/>
    <w:rsid w:val="00AE014F"/>
    <w:rsid w:val="00AE0A41"/>
    <w:rsid w:val="00AE16E1"/>
    <w:rsid w:val="00AE19AE"/>
    <w:rsid w:val="00AE1DB8"/>
    <w:rsid w:val="00AE2D49"/>
    <w:rsid w:val="00AE2DAE"/>
    <w:rsid w:val="00AE3668"/>
    <w:rsid w:val="00AE3E7B"/>
    <w:rsid w:val="00AE4052"/>
    <w:rsid w:val="00AE4767"/>
    <w:rsid w:val="00AE597A"/>
    <w:rsid w:val="00AE71AB"/>
    <w:rsid w:val="00AE796A"/>
    <w:rsid w:val="00AF0120"/>
    <w:rsid w:val="00AF01D4"/>
    <w:rsid w:val="00AF0874"/>
    <w:rsid w:val="00AF0DEE"/>
    <w:rsid w:val="00AF15AA"/>
    <w:rsid w:val="00AF16EF"/>
    <w:rsid w:val="00AF1AE4"/>
    <w:rsid w:val="00AF2187"/>
    <w:rsid w:val="00AF21EB"/>
    <w:rsid w:val="00AF230E"/>
    <w:rsid w:val="00AF2B2A"/>
    <w:rsid w:val="00AF3343"/>
    <w:rsid w:val="00AF35E1"/>
    <w:rsid w:val="00AF36E1"/>
    <w:rsid w:val="00AF3F89"/>
    <w:rsid w:val="00AF5A0F"/>
    <w:rsid w:val="00AF5D34"/>
    <w:rsid w:val="00AF64C8"/>
    <w:rsid w:val="00AF65C9"/>
    <w:rsid w:val="00AF6647"/>
    <w:rsid w:val="00AF6CE4"/>
    <w:rsid w:val="00AF6D69"/>
    <w:rsid w:val="00AF6F8A"/>
    <w:rsid w:val="00AF72E2"/>
    <w:rsid w:val="00AF735E"/>
    <w:rsid w:val="00AF77EC"/>
    <w:rsid w:val="00AF7854"/>
    <w:rsid w:val="00AF7C0E"/>
    <w:rsid w:val="00B007C0"/>
    <w:rsid w:val="00B00EA8"/>
    <w:rsid w:val="00B00EA9"/>
    <w:rsid w:val="00B01175"/>
    <w:rsid w:val="00B012A6"/>
    <w:rsid w:val="00B0196E"/>
    <w:rsid w:val="00B02315"/>
    <w:rsid w:val="00B02F95"/>
    <w:rsid w:val="00B0369E"/>
    <w:rsid w:val="00B03CEE"/>
    <w:rsid w:val="00B03D78"/>
    <w:rsid w:val="00B047C6"/>
    <w:rsid w:val="00B04C36"/>
    <w:rsid w:val="00B0558E"/>
    <w:rsid w:val="00B05AE6"/>
    <w:rsid w:val="00B05B58"/>
    <w:rsid w:val="00B060DA"/>
    <w:rsid w:val="00B0669A"/>
    <w:rsid w:val="00B0674E"/>
    <w:rsid w:val="00B06C3E"/>
    <w:rsid w:val="00B06E4A"/>
    <w:rsid w:val="00B07268"/>
    <w:rsid w:val="00B075B8"/>
    <w:rsid w:val="00B07821"/>
    <w:rsid w:val="00B07A0F"/>
    <w:rsid w:val="00B100A3"/>
    <w:rsid w:val="00B102DD"/>
    <w:rsid w:val="00B105F6"/>
    <w:rsid w:val="00B1086C"/>
    <w:rsid w:val="00B10BBE"/>
    <w:rsid w:val="00B10D8B"/>
    <w:rsid w:val="00B112B8"/>
    <w:rsid w:val="00B11319"/>
    <w:rsid w:val="00B11EB6"/>
    <w:rsid w:val="00B11EC8"/>
    <w:rsid w:val="00B12223"/>
    <w:rsid w:val="00B12488"/>
    <w:rsid w:val="00B124E8"/>
    <w:rsid w:val="00B127A3"/>
    <w:rsid w:val="00B12D6F"/>
    <w:rsid w:val="00B12DBC"/>
    <w:rsid w:val="00B12FA8"/>
    <w:rsid w:val="00B14048"/>
    <w:rsid w:val="00B141A5"/>
    <w:rsid w:val="00B1448C"/>
    <w:rsid w:val="00B1542E"/>
    <w:rsid w:val="00B15547"/>
    <w:rsid w:val="00B155DC"/>
    <w:rsid w:val="00B15916"/>
    <w:rsid w:val="00B15F60"/>
    <w:rsid w:val="00B16427"/>
    <w:rsid w:val="00B16C85"/>
    <w:rsid w:val="00B17283"/>
    <w:rsid w:val="00B177E7"/>
    <w:rsid w:val="00B17BF8"/>
    <w:rsid w:val="00B20EF2"/>
    <w:rsid w:val="00B224A6"/>
    <w:rsid w:val="00B226E7"/>
    <w:rsid w:val="00B22929"/>
    <w:rsid w:val="00B22BAD"/>
    <w:rsid w:val="00B22FBB"/>
    <w:rsid w:val="00B232CD"/>
    <w:rsid w:val="00B23336"/>
    <w:rsid w:val="00B23BBE"/>
    <w:rsid w:val="00B2404D"/>
    <w:rsid w:val="00B24202"/>
    <w:rsid w:val="00B2450F"/>
    <w:rsid w:val="00B2507E"/>
    <w:rsid w:val="00B250D1"/>
    <w:rsid w:val="00B260E2"/>
    <w:rsid w:val="00B261B6"/>
    <w:rsid w:val="00B2708A"/>
    <w:rsid w:val="00B274C3"/>
    <w:rsid w:val="00B2765B"/>
    <w:rsid w:val="00B27E20"/>
    <w:rsid w:val="00B300FF"/>
    <w:rsid w:val="00B30A83"/>
    <w:rsid w:val="00B30B72"/>
    <w:rsid w:val="00B30D02"/>
    <w:rsid w:val="00B30E78"/>
    <w:rsid w:val="00B31182"/>
    <w:rsid w:val="00B32264"/>
    <w:rsid w:val="00B324A0"/>
    <w:rsid w:val="00B3250A"/>
    <w:rsid w:val="00B32909"/>
    <w:rsid w:val="00B32B09"/>
    <w:rsid w:val="00B3310C"/>
    <w:rsid w:val="00B337F4"/>
    <w:rsid w:val="00B338FC"/>
    <w:rsid w:val="00B33B01"/>
    <w:rsid w:val="00B34817"/>
    <w:rsid w:val="00B34D85"/>
    <w:rsid w:val="00B3531A"/>
    <w:rsid w:val="00B3534A"/>
    <w:rsid w:val="00B35721"/>
    <w:rsid w:val="00B357CD"/>
    <w:rsid w:val="00B35AD1"/>
    <w:rsid w:val="00B362CD"/>
    <w:rsid w:val="00B36E9C"/>
    <w:rsid w:val="00B36F0B"/>
    <w:rsid w:val="00B37E86"/>
    <w:rsid w:val="00B37F42"/>
    <w:rsid w:val="00B40855"/>
    <w:rsid w:val="00B4086C"/>
    <w:rsid w:val="00B412C1"/>
    <w:rsid w:val="00B419D2"/>
    <w:rsid w:val="00B41AEA"/>
    <w:rsid w:val="00B4227C"/>
    <w:rsid w:val="00B428B8"/>
    <w:rsid w:val="00B42B96"/>
    <w:rsid w:val="00B43CC0"/>
    <w:rsid w:val="00B43CD7"/>
    <w:rsid w:val="00B440BA"/>
    <w:rsid w:val="00B44321"/>
    <w:rsid w:val="00B4442D"/>
    <w:rsid w:val="00B44BE7"/>
    <w:rsid w:val="00B44CA0"/>
    <w:rsid w:val="00B44F04"/>
    <w:rsid w:val="00B45C26"/>
    <w:rsid w:val="00B45FA2"/>
    <w:rsid w:val="00B46136"/>
    <w:rsid w:val="00B4618F"/>
    <w:rsid w:val="00B46441"/>
    <w:rsid w:val="00B46A9E"/>
    <w:rsid w:val="00B47CFB"/>
    <w:rsid w:val="00B50F2C"/>
    <w:rsid w:val="00B51A09"/>
    <w:rsid w:val="00B51AFA"/>
    <w:rsid w:val="00B51FA6"/>
    <w:rsid w:val="00B5244E"/>
    <w:rsid w:val="00B53141"/>
    <w:rsid w:val="00B53300"/>
    <w:rsid w:val="00B53452"/>
    <w:rsid w:val="00B536A8"/>
    <w:rsid w:val="00B543EF"/>
    <w:rsid w:val="00B54556"/>
    <w:rsid w:val="00B547EF"/>
    <w:rsid w:val="00B557B8"/>
    <w:rsid w:val="00B55EAD"/>
    <w:rsid w:val="00B5619C"/>
    <w:rsid w:val="00B5622E"/>
    <w:rsid w:val="00B56725"/>
    <w:rsid w:val="00B56FFF"/>
    <w:rsid w:val="00B573B4"/>
    <w:rsid w:val="00B60206"/>
    <w:rsid w:val="00B60214"/>
    <w:rsid w:val="00B60452"/>
    <w:rsid w:val="00B60E26"/>
    <w:rsid w:val="00B61AAB"/>
    <w:rsid w:val="00B61C1F"/>
    <w:rsid w:val="00B61E71"/>
    <w:rsid w:val="00B61FAC"/>
    <w:rsid w:val="00B62EF3"/>
    <w:rsid w:val="00B63390"/>
    <w:rsid w:val="00B63FC6"/>
    <w:rsid w:val="00B64185"/>
    <w:rsid w:val="00B64389"/>
    <w:rsid w:val="00B653FA"/>
    <w:rsid w:val="00B65492"/>
    <w:rsid w:val="00B6568B"/>
    <w:rsid w:val="00B6580B"/>
    <w:rsid w:val="00B65938"/>
    <w:rsid w:val="00B6593D"/>
    <w:rsid w:val="00B65D64"/>
    <w:rsid w:val="00B65E50"/>
    <w:rsid w:val="00B65F29"/>
    <w:rsid w:val="00B6613A"/>
    <w:rsid w:val="00B667E2"/>
    <w:rsid w:val="00B671F5"/>
    <w:rsid w:val="00B6732E"/>
    <w:rsid w:val="00B67607"/>
    <w:rsid w:val="00B679B5"/>
    <w:rsid w:val="00B67B9F"/>
    <w:rsid w:val="00B67DF8"/>
    <w:rsid w:val="00B700EC"/>
    <w:rsid w:val="00B70135"/>
    <w:rsid w:val="00B70255"/>
    <w:rsid w:val="00B70312"/>
    <w:rsid w:val="00B705B8"/>
    <w:rsid w:val="00B70E52"/>
    <w:rsid w:val="00B71AA9"/>
    <w:rsid w:val="00B71B29"/>
    <w:rsid w:val="00B71F65"/>
    <w:rsid w:val="00B72081"/>
    <w:rsid w:val="00B72281"/>
    <w:rsid w:val="00B72716"/>
    <w:rsid w:val="00B72D66"/>
    <w:rsid w:val="00B72E74"/>
    <w:rsid w:val="00B73395"/>
    <w:rsid w:val="00B7471E"/>
    <w:rsid w:val="00B749AE"/>
    <w:rsid w:val="00B74C13"/>
    <w:rsid w:val="00B74E32"/>
    <w:rsid w:val="00B754D9"/>
    <w:rsid w:val="00B75C0D"/>
    <w:rsid w:val="00B7623E"/>
    <w:rsid w:val="00B762BD"/>
    <w:rsid w:val="00B76471"/>
    <w:rsid w:val="00B7652B"/>
    <w:rsid w:val="00B76DFB"/>
    <w:rsid w:val="00B77C9D"/>
    <w:rsid w:val="00B77D51"/>
    <w:rsid w:val="00B77E05"/>
    <w:rsid w:val="00B77EA8"/>
    <w:rsid w:val="00B803E6"/>
    <w:rsid w:val="00B80519"/>
    <w:rsid w:val="00B80631"/>
    <w:rsid w:val="00B81879"/>
    <w:rsid w:val="00B81DE0"/>
    <w:rsid w:val="00B82C9D"/>
    <w:rsid w:val="00B82D17"/>
    <w:rsid w:val="00B82EB9"/>
    <w:rsid w:val="00B84983"/>
    <w:rsid w:val="00B851C2"/>
    <w:rsid w:val="00B8545C"/>
    <w:rsid w:val="00B85979"/>
    <w:rsid w:val="00B859FF"/>
    <w:rsid w:val="00B85D18"/>
    <w:rsid w:val="00B85E9A"/>
    <w:rsid w:val="00B8650A"/>
    <w:rsid w:val="00B8673D"/>
    <w:rsid w:val="00B868AF"/>
    <w:rsid w:val="00B87027"/>
    <w:rsid w:val="00B87341"/>
    <w:rsid w:val="00B8742E"/>
    <w:rsid w:val="00B87A66"/>
    <w:rsid w:val="00B87F80"/>
    <w:rsid w:val="00B9041E"/>
    <w:rsid w:val="00B91366"/>
    <w:rsid w:val="00B914C4"/>
    <w:rsid w:val="00B91551"/>
    <w:rsid w:val="00B91865"/>
    <w:rsid w:val="00B92A10"/>
    <w:rsid w:val="00B92A78"/>
    <w:rsid w:val="00B92F93"/>
    <w:rsid w:val="00B93242"/>
    <w:rsid w:val="00B93571"/>
    <w:rsid w:val="00B93C40"/>
    <w:rsid w:val="00B94103"/>
    <w:rsid w:val="00B94CBC"/>
    <w:rsid w:val="00B953D0"/>
    <w:rsid w:val="00B95FFC"/>
    <w:rsid w:val="00B9647D"/>
    <w:rsid w:val="00B96900"/>
    <w:rsid w:val="00B97771"/>
    <w:rsid w:val="00B97B89"/>
    <w:rsid w:val="00BA05D1"/>
    <w:rsid w:val="00BA08B3"/>
    <w:rsid w:val="00BA2369"/>
    <w:rsid w:val="00BA23AA"/>
    <w:rsid w:val="00BA2866"/>
    <w:rsid w:val="00BA2BCF"/>
    <w:rsid w:val="00BA2BDD"/>
    <w:rsid w:val="00BA313D"/>
    <w:rsid w:val="00BA43ED"/>
    <w:rsid w:val="00BA4513"/>
    <w:rsid w:val="00BA4A4E"/>
    <w:rsid w:val="00BA5118"/>
    <w:rsid w:val="00BA5437"/>
    <w:rsid w:val="00BA56B2"/>
    <w:rsid w:val="00BA5DAD"/>
    <w:rsid w:val="00BA633F"/>
    <w:rsid w:val="00BA67D4"/>
    <w:rsid w:val="00BA6AB4"/>
    <w:rsid w:val="00BA6F4D"/>
    <w:rsid w:val="00BA74CC"/>
    <w:rsid w:val="00BA7AFE"/>
    <w:rsid w:val="00BB05A6"/>
    <w:rsid w:val="00BB05C1"/>
    <w:rsid w:val="00BB063F"/>
    <w:rsid w:val="00BB0863"/>
    <w:rsid w:val="00BB11D1"/>
    <w:rsid w:val="00BB1DE0"/>
    <w:rsid w:val="00BB21E6"/>
    <w:rsid w:val="00BB23E0"/>
    <w:rsid w:val="00BB33AE"/>
    <w:rsid w:val="00BB3C1D"/>
    <w:rsid w:val="00BB416D"/>
    <w:rsid w:val="00BB43C1"/>
    <w:rsid w:val="00BB4925"/>
    <w:rsid w:val="00BB5336"/>
    <w:rsid w:val="00BB5413"/>
    <w:rsid w:val="00BB5537"/>
    <w:rsid w:val="00BB5650"/>
    <w:rsid w:val="00BB565D"/>
    <w:rsid w:val="00BB58EA"/>
    <w:rsid w:val="00BB5B6E"/>
    <w:rsid w:val="00BB5BA1"/>
    <w:rsid w:val="00BB5E07"/>
    <w:rsid w:val="00BB623F"/>
    <w:rsid w:val="00BB6265"/>
    <w:rsid w:val="00BB64FF"/>
    <w:rsid w:val="00BB6778"/>
    <w:rsid w:val="00BB6A06"/>
    <w:rsid w:val="00BB6C6A"/>
    <w:rsid w:val="00BB7526"/>
    <w:rsid w:val="00BB7577"/>
    <w:rsid w:val="00BB7591"/>
    <w:rsid w:val="00BB7698"/>
    <w:rsid w:val="00BB7DF6"/>
    <w:rsid w:val="00BC02C4"/>
    <w:rsid w:val="00BC035B"/>
    <w:rsid w:val="00BC087F"/>
    <w:rsid w:val="00BC0EC1"/>
    <w:rsid w:val="00BC1076"/>
    <w:rsid w:val="00BC113D"/>
    <w:rsid w:val="00BC1181"/>
    <w:rsid w:val="00BC12AC"/>
    <w:rsid w:val="00BC1330"/>
    <w:rsid w:val="00BC19C7"/>
    <w:rsid w:val="00BC216D"/>
    <w:rsid w:val="00BC2A82"/>
    <w:rsid w:val="00BC399A"/>
    <w:rsid w:val="00BC3CB7"/>
    <w:rsid w:val="00BC4029"/>
    <w:rsid w:val="00BC40F6"/>
    <w:rsid w:val="00BC437C"/>
    <w:rsid w:val="00BC532A"/>
    <w:rsid w:val="00BC55D6"/>
    <w:rsid w:val="00BC5700"/>
    <w:rsid w:val="00BC5BEA"/>
    <w:rsid w:val="00BC60C4"/>
    <w:rsid w:val="00BC6158"/>
    <w:rsid w:val="00BC62C6"/>
    <w:rsid w:val="00BC6C4B"/>
    <w:rsid w:val="00BC6D84"/>
    <w:rsid w:val="00BC6EFE"/>
    <w:rsid w:val="00BC7C7C"/>
    <w:rsid w:val="00BD0183"/>
    <w:rsid w:val="00BD0975"/>
    <w:rsid w:val="00BD0E95"/>
    <w:rsid w:val="00BD1002"/>
    <w:rsid w:val="00BD11F0"/>
    <w:rsid w:val="00BD15D9"/>
    <w:rsid w:val="00BD1B8A"/>
    <w:rsid w:val="00BD1E43"/>
    <w:rsid w:val="00BD3A46"/>
    <w:rsid w:val="00BD3B2C"/>
    <w:rsid w:val="00BD3F5D"/>
    <w:rsid w:val="00BD4788"/>
    <w:rsid w:val="00BD51AD"/>
    <w:rsid w:val="00BD52CB"/>
    <w:rsid w:val="00BD5668"/>
    <w:rsid w:val="00BD5756"/>
    <w:rsid w:val="00BD5AE5"/>
    <w:rsid w:val="00BD5E60"/>
    <w:rsid w:val="00BD60D5"/>
    <w:rsid w:val="00BD63A1"/>
    <w:rsid w:val="00BD64AD"/>
    <w:rsid w:val="00BD6609"/>
    <w:rsid w:val="00BD67D1"/>
    <w:rsid w:val="00BD701E"/>
    <w:rsid w:val="00BD73C0"/>
    <w:rsid w:val="00BD7545"/>
    <w:rsid w:val="00BE09AB"/>
    <w:rsid w:val="00BE0B34"/>
    <w:rsid w:val="00BE11E4"/>
    <w:rsid w:val="00BE17BC"/>
    <w:rsid w:val="00BE1A34"/>
    <w:rsid w:val="00BE1E38"/>
    <w:rsid w:val="00BE24E7"/>
    <w:rsid w:val="00BE278E"/>
    <w:rsid w:val="00BE2B18"/>
    <w:rsid w:val="00BE3908"/>
    <w:rsid w:val="00BE495D"/>
    <w:rsid w:val="00BE4BA8"/>
    <w:rsid w:val="00BE516C"/>
    <w:rsid w:val="00BE6076"/>
    <w:rsid w:val="00BE6441"/>
    <w:rsid w:val="00BE6E7D"/>
    <w:rsid w:val="00BE7550"/>
    <w:rsid w:val="00BF0464"/>
    <w:rsid w:val="00BF0963"/>
    <w:rsid w:val="00BF0977"/>
    <w:rsid w:val="00BF0C1D"/>
    <w:rsid w:val="00BF0DCF"/>
    <w:rsid w:val="00BF10DD"/>
    <w:rsid w:val="00BF1BB7"/>
    <w:rsid w:val="00BF22A8"/>
    <w:rsid w:val="00BF23B6"/>
    <w:rsid w:val="00BF2B42"/>
    <w:rsid w:val="00BF2C46"/>
    <w:rsid w:val="00BF2CD6"/>
    <w:rsid w:val="00BF3304"/>
    <w:rsid w:val="00BF3A6E"/>
    <w:rsid w:val="00BF4215"/>
    <w:rsid w:val="00BF43F4"/>
    <w:rsid w:val="00BF5245"/>
    <w:rsid w:val="00BF58C3"/>
    <w:rsid w:val="00BF5E42"/>
    <w:rsid w:val="00BF6DF1"/>
    <w:rsid w:val="00BF77FA"/>
    <w:rsid w:val="00BF7C94"/>
    <w:rsid w:val="00C00511"/>
    <w:rsid w:val="00C01692"/>
    <w:rsid w:val="00C0170C"/>
    <w:rsid w:val="00C01BC9"/>
    <w:rsid w:val="00C01FD4"/>
    <w:rsid w:val="00C02AD0"/>
    <w:rsid w:val="00C04192"/>
    <w:rsid w:val="00C04419"/>
    <w:rsid w:val="00C048DC"/>
    <w:rsid w:val="00C048DF"/>
    <w:rsid w:val="00C055CF"/>
    <w:rsid w:val="00C058D7"/>
    <w:rsid w:val="00C05E8E"/>
    <w:rsid w:val="00C05F22"/>
    <w:rsid w:val="00C05F8F"/>
    <w:rsid w:val="00C0688F"/>
    <w:rsid w:val="00C06D71"/>
    <w:rsid w:val="00C06EC5"/>
    <w:rsid w:val="00C102B5"/>
    <w:rsid w:val="00C10BB1"/>
    <w:rsid w:val="00C10D31"/>
    <w:rsid w:val="00C11039"/>
    <w:rsid w:val="00C115A7"/>
    <w:rsid w:val="00C11B03"/>
    <w:rsid w:val="00C121E9"/>
    <w:rsid w:val="00C122A4"/>
    <w:rsid w:val="00C127B2"/>
    <w:rsid w:val="00C12874"/>
    <w:rsid w:val="00C132DC"/>
    <w:rsid w:val="00C13346"/>
    <w:rsid w:val="00C136EC"/>
    <w:rsid w:val="00C13729"/>
    <w:rsid w:val="00C137F7"/>
    <w:rsid w:val="00C13BF5"/>
    <w:rsid w:val="00C13E06"/>
    <w:rsid w:val="00C14A7B"/>
    <w:rsid w:val="00C155A6"/>
    <w:rsid w:val="00C15B2C"/>
    <w:rsid w:val="00C165C3"/>
    <w:rsid w:val="00C16716"/>
    <w:rsid w:val="00C16EDC"/>
    <w:rsid w:val="00C17572"/>
    <w:rsid w:val="00C17ECC"/>
    <w:rsid w:val="00C2091C"/>
    <w:rsid w:val="00C20AA3"/>
    <w:rsid w:val="00C20C0E"/>
    <w:rsid w:val="00C20F23"/>
    <w:rsid w:val="00C21CAF"/>
    <w:rsid w:val="00C21FB3"/>
    <w:rsid w:val="00C2298E"/>
    <w:rsid w:val="00C229CF"/>
    <w:rsid w:val="00C22B6B"/>
    <w:rsid w:val="00C23B11"/>
    <w:rsid w:val="00C2479C"/>
    <w:rsid w:val="00C24852"/>
    <w:rsid w:val="00C248B9"/>
    <w:rsid w:val="00C24B5D"/>
    <w:rsid w:val="00C24BD2"/>
    <w:rsid w:val="00C25637"/>
    <w:rsid w:val="00C25743"/>
    <w:rsid w:val="00C25961"/>
    <w:rsid w:val="00C25B9F"/>
    <w:rsid w:val="00C26483"/>
    <w:rsid w:val="00C273D4"/>
    <w:rsid w:val="00C27A49"/>
    <w:rsid w:val="00C27EC1"/>
    <w:rsid w:val="00C30348"/>
    <w:rsid w:val="00C30500"/>
    <w:rsid w:val="00C30D30"/>
    <w:rsid w:val="00C31165"/>
    <w:rsid w:val="00C315FC"/>
    <w:rsid w:val="00C31A59"/>
    <w:rsid w:val="00C31B46"/>
    <w:rsid w:val="00C31B9B"/>
    <w:rsid w:val="00C31FA9"/>
    <w:rsid w:val="00C32045"/>
    <w:rsid w:val="00C32238"/>
    <w:rsid w:val="00C322E0"/>
    <w:rsid w:val="00C32A64"/>
    <w:rsid w:val="00C32AB8"/>
    <w:rsid w:val="00C331C8"/>
    <w:rsid w:val="00C333FD"/>
    <w:rsid w:val="00C335C2"/>
    <w:rsid w:val="00C339EA"/>
    <w:rsid w:val="00C33DB8"/>
    <w:rsid w:val="00C34145"/>
    <w:rsid w:val="00C3458F"/>
    <w:rsid w:val="00C346C6"/>
    <w:rsid w:val="00C34986"/>
    <w:rsid w:val="00C350AB"/>
    <w:rsid w:val="00C35137"/>
    <w:rsid w:val="00C353C7"/>
    <w:rsid w:val="00C35CD8"/>
    <w:rsid w:val="00C35DA8"/>
    <w:rsid w:val="00C36763"/>
    <w:rsid w:val="00C368B5"/>
    <w:rsid w:val="00C3690F"/>
    <w:rsid w:val="00C36927"/>
    <w:rsid w:val="00C36950"/>
    <w:rsid w:val="00C372C8"/>
    <w:rsid w:val="00C374E9"/>
    <w:rsid w:val="00C378C1"/>
    <w:rsid w:val="00C37DE2"/>
    <w:rsid w:val="00C406B3"/>
    <w:rsid w:val="00C41E3E"/>
    <w:rsid w:val="00C42106"/>
    <w:rsid w:val="00C421C8"/>
    <w:rsid w:val="00C423A5"/>
    <w:rsid w:val="00C426EE"/>
    <w:rsid w:val="00C42AEE"/>
    <w:rsid w:val="00C4353B"/>
    <w:rsid w:val="00C436D0"/>
    <w:rsid w:val="00C440F6"/>
    <w:rsid w:val="00C44C4D"/>
    <w:rsid w:val="00C4500C"/>
    <w:rsid w:val="00C45352"/>
    <w:rsid w:val="00C45950"/>
    <w:rsid w:val="00C45B1D"/>
    <w:rsid w:val="00C46515"/>
    <w:rsid w:val="00C4681E"/>
    <w:rsid w:val="00C46BF1"/>
    <w:rsid w:val="00C46F59"/>
    <w:rsid w:val="00C47A7E"/>
    <w:rsid w:val="00C47BE5"/>
    <w:rsid w:val="00C504A7"/>
    <w:rsid w:val="00C50A82"/>
    <w:rsid w:val="00C50E59"/>
    <w:rsid w:val="00C51F74"/>
    <w:rsid w:val="00C52D84"/>
    <w:rsid w:val="00C52E0B"/>
    <w:rsid w:val="00C5313B"/>
    <w:rsid w:val="00C5364B"/>
    <w:rsid w:val="00C538DD"/>
    <w:rsid w:val="00C53C8E"/>
    <w:rsid w:val="00C53D24"/>
    <w:rsid w:val="00C53ED6"/>
    <w:rsid w:val="00C53EFA"/>
    <w:rsid w:val="00C53F37"/>
    <w:rsid w:val="00C5449A"/>
    <w:rsid w:val="00C546AA"/>
    <w:rsid w:val="00C54C3F"/>
    <w:rsid w:val="00C55253"/>
    <w:rsid w:val="00C55640"/>
    <w:rsid w:val="00C5599A"/>
    <w:rsid w:val="00C55AD0"/>
    <w:rsid w:val="00C5652D"/>
    <w:rsid w:val="00C56C5F"/>
    <w:rsid w:val="00C56F48"/>
    <w:rsid w:val="00C57967"/>
    <w:rsid w:val="00C57B8D"/>
    <w:rsid w:val="00C57BC4"/>
    <w:rsid w:val="00C57C06"/>
    <w:rsid w:val="00C611E3"/>
    <w:rsid w:val="00C61B17"/>
    <w:rsid w:val="00C61C48"/>
    <w:rsid w:val="00C62B47"/>
    <w:rsid w:val="00C62B7C"/>
    <w:rsid w:val="00C63297"/>
    <w:rsid w:val="00C6373B"/>
    <w:rsid w:val="00C63EEC"/>
    <w:rsid w:val="00C640DC"/>
    <w:rsid w:val="00C64155"/>
    <w:rsid w:val="00C642B0"/>
    <w:rsid w:val="00C649DB"/>
    <w:rsid w:val="00C65A5D"/>
    <w:rsid w:val="00C65ADB"/>
    <w:rsid w:val="00C669F8"/>
    <w:rsid w:val="00C66A99"/>
    <w:rsid w:val="00C66FAC"/>
    <w:rsid w:val="00C67847"/>
    <w:rsid w:val="00C67891"/>
    <w:rsid w:val="00C67C5D"/>
    <w:rsid w:val="00C67EC7"/>
    <w:rsid w:val="00C7018A"/>
    <w:rsid w:val="00C70728"/>
    <w:rsid w:val="00C70F42"/>
    <w:rsid w:val="00C71145"/>
    <w:rsid w:val="00C71591"/>
    <w:rsid w:val="00C71727"/>
    <w:rsid w:val="00C719FC"/>
    <w:rsid w:val="00C71D1C"/>
    <w:rsid w:val="00C72140"/>
    <w:rsid w:val="00C7240D"/>
    <w:rsid w:val="00C72BE9"/>
    <w:rsid w:val="00C733A4"/>
    <w:rsid w:val="00C738F6"/>
    <w:rsid w:val="00C73E73"/>
    <w:rsid w:val="00C7414E"/>
    <w:rsid w:val="00C7427F"/>
    <w:rsid w:val="00C74D6A"/>
    <w:rsid w:val="00C74D9C"/>
    <w:rsid w:val="00C75628"/>
    <w:rsid w:val="00C75B52"/>
    <w:rsid w:val="00C75E1B"/>
    <w:rsid w:val="00C75EAB"/>
    <w:rsid w:val="00C766CD"/>
    <w:rsid w:val="00C76B87"/>
    <w:rsid w:val="00C76D6F"/>
    <w:rsid w:val="00C77336"/>
    <w:rsid w:val="00C778F3"/>
    <w:rsid w:val="00C77A55"/>
    <w:rsid w:val="00C77B6C"/>
    <w:rsid w:val="00C77BA2"/>
    <w:rsid w:val="00C77F38"/>
    <w:rsid w:val="00C809B8"/>
    <w:rsid w:val="00C813D3"/>
    <w:rsid w:val="00C813E9"/>
    <w:rsid w:val="00C817C1"/>
    <w:rsid w:val="00C81AC0"/>
    <w:rsid w:val="00C81CA4"/>
    <w:rsid w:val="00C81F2F"/>
    <w:rsid w:val="00C81FC6"/>
    <w:rsid w:val="00C82539"/>
    <w:rsid w:val="00C82CB9"/>
    <w:rsid w:val="00C83489"/>
    <w:rsid w:val="00C83627"/>
    <w:rsid w:val="00C837C3"/>
    <w:rsid w:val="00C8415C"/>
    <w:rsid w:val="00C8420E"/>
    <w:rsid w:val="00C848F0"/>
    <w:rsid w:val="00C84C44"/>
    <w:rsid w:val="00C84D5F"/>
    <w:rsid w:val="00C85363"/>
    <w:rsid w:val="00C8596B"/>
    <w:rsid w:val="00C85A2C"/>
    <w:rsid w:val="00C85CF2"/>
    <w:rsid w:val="00C85FA6"/>
    <w:rsid w:val="00C86038"/>
    <w:rsid w:val="00C86219"/>
    <w:rsid w:val="00C863EB"/>
    <w:rsid w:val="00C867E3"/>
    <w:rsid w:val="00C86A86"/>
    <w:rsid w:val="00C87073"/>
    <w:rsid w:val="00C87D0F"/>
    <w:rsid w:val="00C90604"/>
    <w:rsid w:val="00C90B3E"/>
    <w:rsid w:val="00C90E13"/>
    <w:rsid w:val="00C910B5"/>
    <w:rsid w:val="00C91B29"/>
    <w:rsid w:val="00C9221D"/>
    <w:rsid w:val="00C92292"/>
    <w:rsid w:val="00C925ED"/>
    <w:rsid w:val="00C92839"/>
    <w:rsid w:val="00C92ED5"/>
    <w:rsid w:val="00C93AE1"/>
    <w:rsid w:val="00C93D7B"/>
    <w:rsid w:val="00C93F57"/>
    <w:rsid w:val="00C958C5"/>
    <w:rsid w:val="00C95AA9"/>
    <w:rsid w:val="00C95E12"/>
    <w:rsid w:val="00C95ED6"/>
    <w:rsid w:val="00C9605B"/>
    <w:rsid w:val="00C97266"/>
    <w:rsid w:val="00C97974"/>
    <w:rsid w:val="00C97E60"/>
    <w:rsid w:val="00CA0A0F"/>
    <w:rsid w:val="00CA0BD4"/>
    <w:rsid w:val="00CA0F62"/>
    <w:rsid w:val="00CA19F8"/>
    <w:rsid w:val="00CA1B5F"/>
    <w:rsid w:val="00CA1F7A"/>
    <w:rsid w:val="00CA20EB"/>
    <w:rsid w:val="00CA2194"/>
    <w:rsid w:val="00CA394A"/>
    <w:rsid w:val="00CA3FE4"/>
    <w:rsid w:val="00CA499F"/>
    <w:rsid w:val="00CA4AAE"/>
    <w:rsid w:val="00CA587F"/>
    <w:rsid w:val="00CA6ADC"/>
    <w:rsid w:val="00CA7182"/>
    <w:rsid w:val="00CA7232"/>
    <w:rsid w:val="00CB0593"/>
    <w:rsid w:val="00CB0611"/>
    <w:rsid w:val="00CB0851"/>
    <w:rsid w:val="00CB0A0D"/>
    <w:rsid w:val="00CB0F89"/>
    <w:rsid w:val="00CB1575"/>
    <w:rsid w:val="00CB177A"/>
    <w:rsid w:val="00CB1AFA"/>
    <w:rsid w:val="00CB1C43"/>
    <w:rsid w:val="00CB206B"/>
    <w:rsid w:val="00CB3814"/>
    <w:rsid w:val="00CB3D8B"/>
    <w:rsid w:val="00CB4C9D"/>
    <w:rsid w:val="00CB4CEC"/>
    <w:rsid w:val="00CB54B3"/>
    <w:rsid w:val="00CB5A3B"/>
    <w:rsid w:val="00CB5BEC"/>
    <w:rsid w:val="00CB5D38"/>
    <w:rsid w:val="00CB79D9"/>
    <w:rsid w:val="00CB7C51"/>
    <w:rsid w:val="00CB7FCF"/>
    <w:rsid w:val="00CC0192"/>
    <w:rsid w:val="00CC0681"/>
    <w:rsid w:val="00CC07C0"/>
    <w:rsid w:val="00CC0EE7"/>
    <w:rsid w:val="00CC0EF4"/>
    <w:rsid w:val="00CC0FC4"/>
    <w:rsid w:val="00CC134A"/>
    <w:rsid w:val="00CC1810"/>
    <w:rsid w:val="00CC1AA1"/>
    <w:rsid w:val="00CC2011"/>
    <w:rsid w:val="00CC223F"/>
    <w:rsid w:val="00CC26EC"/>
    <w:rsid w:val="00CC2844"/>
    <w:rsid w:val="00CC379D"/>
    <w:rsid w:val="00CC38BB"/>
    <w:rsid w:val="00CC3CC0"/>
    <w:rsid w:val="00CC3D02"/>
    <w:rsid w:val="00CC3D40"/>
    <w:rsid w:val="00CC4E0A"/>
    <w:rsid w:val="00CC51FA"/>
    <w:rsid w:val="00CC5A91"/>
    <w:rsid w:val="00CC5E19"/>
    <w:rsid w:val="00CC6743"/>
    <w:rsid w:val="00CC6D38"/>
    <w:rsid w:val="00CC77E4"/>
    <w:rsid w:val="00CC7B01"/>
    <w:rsid w:val="00CD026E"/>
    <w:rsid w:val="00CD027D"/>
    <w:rsid w:val="00CD0320"/>
    <w:rsid w:val="00CD1299"/>
    <w:rsid w:val="00CD15DD"/>
    <w:rsid w:val="00CD1CB8"/>
    <w:rsid w:val="00CD242D"/>
    <w:rsid w:val="00CD2587"/>
    <w:rsid w:val="00CD2A11"/>
    <w:rsid w:val="00CD2E03"/>
    <w:rsid w:val="00CD362F"/>
    <w:rsid w:val="00CD4006"/>
    <w:rsid w:val="00CD4C8D"/>
    <w:rsid w:val="00CD5206"/>
    <w:rsid w:val="00CD60CF"/>
    <w:rsid w:val="00CD6677"/>
    <w:rsid w:val="00CD6870"/>
    <w:rsid w:val="00CD7504"/>
    <w:rsid w:val="00CD79F1"/>
    <w:rsid w:val="00CD7CB6"/>
    <w:rsid w:val="00CE03D7"/>
    <w:rsid w:val="00CE13B6"/>
    <w:rsid w:val="00CE1927"/>
    <w:rsid w:val="00CE20CD"/>
    <w:rsid w:val="00CE2146"/>
    <w:rsid w:val="00CE2CFB"/>
    <w:rsid w:val="00CE2FDF"/>
    <w:rsid w:val="00CE3472"/>
    <w:rsid w:val="00CE379D"/>
    <w:rsid w:val="00CE3BE5"/>
    <w:rsid w:val="00CE3E8A"/>
    <w:rsid w:val="00CE4300"/>
    <w:rsid w:val="00CE49E2"/>
    <w:rsid w:val="00CE4A94"/>
    <w:rsid w:val="00CE50B7"/>
    <w:rsid w:val="00CE530F"/>
    <w:rsid w:val="00CE58E3"/>
    <w:rsid w:val="00CE59F1"/>
    <w:rsid w:val="00CE5BE9"/>
    <w:rsid w:val="00CE643A"/>
    <w:rsid w:val="00CE6B88"/>
    <w:rsid w:val="00CE6F1F"/>
    <w:rsid w:val="00CE6FF5"/>
    <w:rsid w:val="00CE7567"/>
    <w:rsid w:val="00CE78E8"/>
    <w:rsid w:val="00CE7DB2"/>
    <w:rsid w:val="00CE7F0C"/>
    <w:rsid w:val="00CF04BD"/>
    <w:rsid w:val="00CF0E1E"/>
    <w:rsid w:val="00CF0EFC"/>
    <w:rsid w:val="00CF1852"/>
    <w:rsid w:val="00CF25DD"/>
    <w:rsid w:val="00CF2700"/>
    <w:rsid w:val="00CF3014"/>
    <w:rsid w:val="00CF3C57"/>
    <w:rsid w:val="00CF4834"/>
    <w:rsid w:val="00CF6295"/>
    <w:rsid w:val="00CF6482"/>
    <w:rsid w:val="00CF655D"/>
    <w:rsid w:val="00CF6AFB"/>
    <w:rsid w:val="00CF74C8"/>
    <w:rsid w:val="00CF75B6"/>
    <w:rsid w:val="00CF7FFE"/>
    <w:rsid w:val="00D00376"/>
    <w:rsid w:val="00D006F0"/>
    <w:rsid w:val="00D007B4"/>
    <w:rsid w:val="00D00AFF"/>
    <w:rsid w:val="00D00B08"/>
    <w:rsid w:val="00D00BB8"/>
    <w:rsid w:val="00D00E4F"/>
    <w:rsid w:val="00D011BB"/>
    <w:rsid w:val="00D01668"/>
    <w:rsid w:val="00D019BC"/>
    <w:rsid w:val="00D01C2C"/>
    <w:rsid w:val="00D0269E"/>
    <w:rsid w:val="00D02B02"/>
    <w:rsid w:val="00D02EF0"/>
    <w:rsid w:val="00D03308"/>
    <w:rsid w:val="00D03545"/>
    <w:rsid w:val="00D03C51"/>
    <w:rsid w:val="00D03EF4"/>
    <w:rsid w:val="00D04111"/>
    <w:rsid w:val="00D0476D"/>
    <w:rsid w:val="00D04AF0"/>
    <w:rsid w:val="00D04EB6"/>
    <w:rsid w:val="00D05292"/>
    <w:rsid w:val="00D05402"/>
    <w:rsid w:val="00D05A4A"/>
    <w:rsid w:val="00D05FCB"/>
    <w:rsid w:val="00D06D50"/>
    <w:rsid w:val="00D06F1C"/>
    <w:rsid w:val="00D070E0"/>
    <w:rsid w:val="00D078C3"/>
    <w:rsid w:val="00D07D3B"/>
    <w:rsid w:val="00D07DAB"/>
    <w:rsid w:val="00D10454"/>
    <w:rsid w:val="00D10EDD"/>
    <w:rsid w:val="00D1121F"/>
    <w:rsid w:val="00D11264"/>
    <w:rsid w:val="00D11645"/>
    <w:rsid w:val="00D11A3E"/>
    <w:rsid w:val="00D11DF5"/>
    <w:rsid w:val="00D1203C"/>
    <w:rsid w:val="00D12875"/>
    <w:rsid w:val="00D12D59"/>
    <w:rsid w:val="00D12F75"/>
    <w:rsid w:val="00D13243"/>
    <w:rsid w:val="00D137C1"/>
    <w:rsid w:val="00D139EA"/>
    <w:rsid w:val="00D13FE5"/>
    <w:rsid w:val="00D1432B"/>
    <w:rsid w:val="00D144C4"/>
    <w:rsid w:val="00D1465D"/>
    <w:rsid w:val="00D14FE8"/>
    <w:rsid w:val="00D15184"/>
    <w:rsid w:val="00D15266"/>
    <w:rsid w:val="00D153F6"/>
    <w:rsid w:val="00D154DD"/>
    <w:rsid w:val="00D16904"/>
    <w:rsid w:val="00D16E2E"/>
    <w:rsid w:val="00D171B6"/>
    <w:rsid w:val="00D171DF"/>
    <w:rsid w:val="00D1727C"/>
    <w:rsid w:val="00D177D9"/>
    <w:rsid w:val="00D178FC"/>
    <w:rsid w:val="00D17FB6"/>
    <w:rsid w:val="00D200FC"/>
    <w:rsid w:val="00D2041F"/>
    <w:rsid w:val="00D204E8"/>
    <w:rsid w:val="00D20699"/>
    <w:rsid w:val="00D20881"/>
    <w:rsid w:val="00D20C53"/>
    <w:rsid w:val="00D20E4E"/>
    <w:rsid w:val="00D212DA"/>
    <w:rsid w:val="00D2150F"/>
    <w:rsid w:val="00D2152A"/>
    <w:rsid w:val="00D22685"/>
    <w:rsid w:val="00D22C95"/>
    <w:rsid w:val="00D23A06"/>
    <w:rsid w:val="00D23AF5"/>
    <w:rsid w:val="00D24276"/>
    <w:rsid w:val="00D24610"/>
    <w:rsid w:val="00D2469E"/>
    <w:rsid w:val="00D2486F"/>
    <w:rsid w:val="00D248F1"/>
    <w:rsid w:val="00D24AEE"/>
    <w:rsid w:val="00D24CF8"/>
    <w:rsid w:val="00D255AE"/>
    <w:rsid w:val="00D25D29"/>
    <w:rsid w:val="00D267E0"/>
    <w:rsid w:val="00D26D89"/>
    <w:rsid w:val="00D272D9"/>
    <w:rsid w:val="00D2736D"/>
    <w:rsid w:val="00D27E4D"/>
    <w:rsid w:val="00D27ECB"/>
    <w:rsid w:val="00D3013D"/>
    <w:rsid w:val="00D3017B"/>
    <w:rsid w:val="00D30592"/>
    <w:rsid w:val="00D307ED"/>
    <w:rsid w:val="00D30915"/>
    <w:rsid w:val="00D30DFB"/>
    <w:rsid w:val="00D30FB0"/>
    <w:rsid w:val="00D31298"/>
    <w:rsid w:val="00D31444"/>
    <w:rsid w:val="00D314B3"/>
    <w:rsid w:val="00D32CB8"/>
    <w:rsid w:val="00D32CFE"/>
    <w:rsid w:val="00D32F58"/>
    <w:rsid w:val="00D32FF1"/>
    <w:rsid w:val="00D33450"/>
    <w:rsid w:val="00D3384A"/>
    <w:rsid w:val="00D33B07"/>
    <w:rsid w:val="00D341B9"/>
    <w:rsid w:val="00D34624"/>
    <w:rsid w:val="00D3476E"/>
    <w:rsid w:val="00D3479E"/>
    <w:rsid w:val="00D347C9"/>
    <w:rsid w:val="00D34826"/>
    <w:rsid w:val="00D3506B"/>
    <w:rsid w:val="00D3508F"/>
    <w:rsid w:val="00D353A3"/>
    <w:rsid w:val="00D35826"/>
    <w:rsid w:val="00D35C23"/>
    <w:rsid w:val="00D360A8"/>
    <w:rsid w:val="00D36629"/>
    <w:rsid w:val="00D367A2"/>
    <w:rsid w:val="00D370E1"/>
    <w:rsid w:val="00D37134"/>
    <w:rsid w:val="00D37459"/>
    <w:rsid w:val="00D408C4"/>
    <w:rsid w:val="00D40D87"/>
    <w:rsid w:val="00D40E8F"/>
    <w:rsid w:val="00D41025"/>
    <w:rsid w:val="00D410AE"/>
    <w:rsid w:val="00D41939"/>
    <w:rsid w:val="00D41B9B"/>
    <w:rsid w:val="00D429A0"/>
    <w:rsid w:val="00D429A6"/>
    <w:rsid w:val="00D42BEE"/>
    <w:rsid w:val="00D430DB"/>
    <w:rsid w:val="00D4317B"/>
    <w:rsid w:val="00D436D6"/>
    <w:rsid w:val="00D43CB5"/>
    <w:rsid w:val="00D43D96"/>
    <w:rsid w:val="00D4439C"/>
    <w:rsid w:val="00D443E8"/>
    <w:rsid w:val="00D445F6"/>
    <w:rsid w:val="00D449ED"/>
    <w:rsid w:val="00D44B39"/>
    <w:rsid w:val="00D44C6C"/>
    <w:rsid w:val="00D44EAB"/>
    <w:rsid w:val="00D45332"/>
    <w:rsid w:val="00D456AF"/>
    <w:rsid w:val="00D45808"/>
    <w:rsid w:val="00D45EF7"/>
    <w:rsid w:val="00D46311"/>
    <w:rsid w:val="00D464BC"/>
    <w:rsid w:val="00D46592"/>
    <w:rsid w:val="00D46A97"/>
    <w:rsid w:val="00D47644"/>
    <w:rsid w:val="00D502DE"/>
    <w:rsid w:val="00D5036B"/>
    <w:rsid w:val="00D50670"/>
    <w:rsid w:val="00D51048"/>
    <w:rsid w:val="00D51097"/>
    <w:rsid w:val="00D514CF"/>
    <w:rsid w:val="00D51B77"/>
    <w:rsid w:val="00D51CD3"/>
    <w:rsid w:val="00D52286"/>
    <w:rsid w:val="00D52E07"/>
    <w:rsid w:val="00D53907"/>
    <w:rsid w:val="00D5394D"/>
    <w:rsid w:val="00D54412"/>
    <w:rsid w:val="00D54559"/>
    <w:rsid w:val="00D55472"/>
    <w:rsid w:val="00D55A0B"/>
    <w:rsid w:val="00D55F80"/>
    <w:rsid w:val="00D5619D"/>
    <w:rsid w:val="00D56D2A"/>
    <w:rsid w:val="00D57B2C"/>
    <w:rsid w:val="00D57C55"/>
    <w:rsid w:val="00D6003D"/>
    <w:rsid w:val="00D60472"/>
    <w:rsid w:val="00D60894"/>
    <w:rsid w:val="00D6146E"/>
    <w:rsid w:val="00D61885"/>
    <w:rsid w:val="00D619B5"/>
    <w:rsid w:val="00D61DF4"/>
    <w:rsid w:val="00D61E88"/>
    <w:rsid w:val="00D62450"/>
    <w:rsid w:val="00D6257D"/>
    <w:rsid w:val="00D627A4"/>
    <w:rsid w:val="00D62EE7"/>
    <w:rsid w:val="00D637D1"/>
    <w:rsid w:val="00D63881"/>
    <w:rsid w:val="00D64185"/>
    <w:rsid w:val="00D64269"/>
    <w:rsid w:val="00D64C06"/>
    <w:rsid w:val="00D64CAD"/>
    <w:rsid w:val="00D65F0D"/>
    <w:rsid w:val="00D66040"/>
    <w:rsid w:val="00D6626E"/>
    <w:rsid w:val="00D662E1"/>
    <w:rsid w:val="00D6690A"/>
    <w:rsid w:val="00D66C72"/>
    <w:rsid w:val="00D672D6"/>
    <w:rsid w:val="00D70318"/>
    <w:rsid w:val="00D7081D"/>
    <w:rsid w:val="00D70A64"/>
    <w:rsid w:val="00D7169B"/>
    <w:rsid w:val="00D7256E"/>
    <w:rsid w:val="00D72DA7"/>
    <w:rsid w:val="00D72FE9"/>
    <w:rsid w:val="00D734A8"/>
    <w:rsid w:val="00D738C4"/>
    <w:rsid w:val="00D739B7"/>
    <w:rsid w:val="00D73D6E"/>
    <w:rsid w:val="00D748FB"/>
    <w:rsid w:val="00D74C89"/>
    <w:rsid w:val="00D7539D"/>
    <w:rsid w:val="00D753C0"/>
    <w:rsid w:val="00D75850"/>
    <w:rsid w:val="00D759CA"/>
    <w:rsid w:val="00D76121"/>
    <w:rsid w:val="00D76123"/>
    <w:rsid w:val="00D768CE"/>
    <w:rsid w:val="00D76E56"/>
    <w:rsid w:val="00D77119"/>
    <w:rsid w:val="00D77143"/>
    <w:rsid w:val="00D77310"/>
    <w:rsid w:val="00D77A22"/>
    <w:rsid w:val="00D77EAD"/>
    <w:rsid w:val="00D77F68"/>
    <w:rsid w:val="00D80762"/>
    <w:rsid w:val="00D80912"/>
    <w:rsid w:val="00D8092D"/>
    <w:rsid w:val="00D811BD"/>
    <w:rsid w:val="00D8168E"/>
    <w:rsid w:val="00D821CA"/>
    <w:rsid w:val="00D82327"/>
    <w:rsid w:val="00D82857"/>
    <w:rsid w:val="00D82A91"/>
    <w:rsid w:val="00D82D66"/>
    <w:rsid w:val="00D82E93"/>
    <w:rsid w:val="00D83909"/>
    <w:rsid w:val="00D83C66"/>
    <w:rsid w:val="00D85063"/>
    <w:rsid w:val="00D85ACF"/>
    <w:rsid w:val="00D85CF8"/>
    <w:rsid w:val="00D860CE"/>
    <w:rsid w:val="00D8697F"/>
    <w:rsid w:val="00D876A3"/>
    <w:rsid w:val="00D87A3A"/>
    <w:rsid w:val="00D87B4C"/>
    <w:rsid w:val="00D90454"/>
    <w:rsid w:val="00D90B28"/>
    <w:rsid w:val="00D9109D"/>
    <w:rsid w:val="00D911A0"/>
    <w:rsid w:val="00D9147A"/>
    <w:rsid w:val="00D92A58"/>
    <w:rsid w:val="00D943E2"/>
    <w:rsid w:val="00D94576"/>
    <w:rsid w:val="00D9487B"/>
    <w:rsid w:val="00D94E3E"/>
    <w:rsid w:val="00D954FC"/>
    <w:rsid w:val="00D956D8"/>
    <w:rsid w:val="00D95BC1"/>
    <w:rsid w:val="00D960FD"/>
    <w:rsid w:val="00D96E24"/>
    <w:rsid w:val="00D9716E"/>
    <w:rsid w:val="00D976BE"/>
    <w:rsid w:val="00D97B20"/>
    <w:rsid w:val="00DA0947"/>
    <w:rsid w:val="00DA095D"/>
    <w:rsid w:val="00DA0B93"/>
    <w:rsid w:val="00DA1ACB"/>
    <w:rsid w:val="00DA1B39"/>
    <w:rsid w:val="00DA2217"/>
    <w:rsid w:val="00DA3188"/>
    <w:rsid w:val="00DA3476"/>
    <w:rsid w:val="00DA37D3"/>
    <w:rsid w:val="00DA3A7A"/>
    <w:rsid w:val="00DA3BA4"/>
    <w:rsid w:val="00DA3D9C"/>
    <w:rsid w:val="00DA44AB"/>
    <w:rsid w:val="00DA4928"/>
    <w:rsid w:val="00DA4980"/>
    <w:rsid w:val="00DA4CCC"/>
    <w:rsid w:val="00DA5341"/>
    <w:rsid w:val="00DA5409"/>
    <w:rsid w:val="00DA5CA1"/>
    <w:rsid w:val="00DA5EE5"/>
    <w:rsid w:val="00DA6288"/>
    <w:rsid w:val="00DA6425"/>
    <w:rsid w:val="00DA65E0"/>
    <w:rsid w:val="00DA6693"/>
    <w:rsid w:val="00DA6B1C"/>
    <w:rsid w:val="00DA6F67"/>
    <w:rsid w:val="00DA75CE"/>
    <w:rsid w:val="00DA79FC"/>
    <w:rsid w:val="00DA7C4F"/>
    <w:rsid w:val="00DA7E0C"/>
    <w:rsid w:val="00DB00A8"/>
    <w:rsid w:val="00DB0B7F"/>
    <w:rsid w:val="00DB1094"/>
    <w:rsid w:val="00DB10B9"/>
    <w:rsid w:val="00DB1200"/>
    <w:rsid w:val="00DB1259"/>
    <w:rsid w:val="00DB1283"/>
    <w:rsid w:val="00DB14D8"/>
    <w:rsid w:val="00DB1611"/>
    <w:rsid w:val="00DB173B"/>
    <w:rsid w:val="00DB1A43"/>
    <w:rsid w:val="00DB1D1D"/>
    <w:rsid w:val="00DB2899"/>
    <w:rsid w:val="00DB2F0C"/>
    <w:rsid w:val="00DB3250"/>
    <w:rsid w:val="00DB33FB"/>
    <w:rsid w:val="00DB398A"/>
    <w:rsid w:val="00DB4655"/>
    <w:rsid w:val="00DB48E0"/>
    <w:rsid w:val="00DB4AA3"/>
    <w:rsid w:val="00DB4AD4"/>
    <w:rsid w:val="00DB517F"/>
    <w:rsid w:val="00DB5417"/>
    <w:rsid w:val="00DB5418"/>
    <w:rsid w:val="00DB5426"/>
    <w:rsid w:val="00DB6192"/>
    <w:rsid w:val="00DB6939"/>
    <w:rsid w:val="00DB6C02"/>
    <w:rsid w:val="00DB6DC6"/>
    <w:rsid w:val="00DB7CAE"/>
    <w:rsid w:val="00DC02CE"/>
    <w:rsid w:val="00DC07E0"/>
    <w:rsid w:val="00DC1323"/>
    <w:rsid w:val="00DC1503"/>
    <w:rsid w:val="00DC22DE"/>
    <w:rsid w:val="00DC29BE"/>
    <w:rsid w:val="00DC2A87"/>
    <w:rsid w:val="00DC2B60"/>
    <w:rsid w:val="00DC2D91"/>
    <w:rsid w:val="00DC2EBB"/>
    <w:rsid w:val="00DC39BE"/>
    <w:rsid w:val="00DC3F0E"/>
    <w:rsid w:val="00DC4421"/>
    <w:rsid w:val="00DC464C"/>
    <w:rsid w:val="00DC4956"/>
    <w:rsid w:val="00DC51DC"/>
    <w:rsid w:val="00DC5868"/>
    <w:rsid w:val="00DC65DB"/>
    <w:rsid w:val="00DC6967"/>
    <w:rsid w:val="00DC6F40"/>
    <w:rsid w:val="00DC7EF8"/>
    <w:rsid w:val="00DD0168"/>
    <w:rsid w:val="00DD2155"/>
    <w:rsid w:val="00DD3229"/>
    <w:rsid w:val="00DD322D"/>
    <w:rsid w:val="00DD3352"/>
    <w:rsid w:val="00DD388D"/>
    <w:rsid w:val="00DD3912"/>
    <w:rsid w:val="00DD398D"/>
    <w:rsid w:val="00DD3B27"/>
    <w:rsid w:val="00DD474E"/>
    <w:rsid w:val="00DD4BFF"/>
    <w:rsid w:val="00DD5060"/>
    <w:rsid w:val="00DD5A10"/>
    <w:rsid w:val="00DD5AB6"/>
    <w:rsid w:val="00DD5F23"/>
    <w:rsid w:val="00DD5F5B"/>
    <w:rsid w:val="00DD69B7"/>
    <w:rsid w:val="00DD69BC"/>
    <w:rsid w:val="00DD6C9A"/>
    <w:rsid w:val="00DD6E56"/>
    <w:rsid w:val="00DD742E"/>
    <w:rsid w:val="00DD7886"/>
    <w:rsid w:val="00DD7C8F"/>
    <w:rsid w:val="00DE00EF"/>
    <w:rsid w:val="00DE059C"/>
    <w:rsid w:val="00DE085E"/>
    <w:rsid w:val="00DE08E6"/>
    <w:rsid w:val="00DE0D8C"/>
    <w:rsid w:val="00DE0F96"/>
    <w:rsid w:val="00DE21F6"/>
    <w:rsid w:val="00DE2240"/>
    <w:rsid w:val="00DE2DBC"/>
    <w:rsid w:val="00DE2E66"/>
    <w:rsid w:val="00DE37CC"/>
    <w:rsid w:val="00DE3E35"/>
    <w:rsid w:val="00DE4982"/>
    <w:rsid w:val="00DE4F15"/>
    <w:rsid w:val="00DE534C"/>
    <w:rsid w:val="00DE5705"/>
    <w:rsid w:val="00DE585F"/>
    <w:rsid w:val="00DE623B"/>
    <w:rsid w:val="00DE655A"/>
    <w:rsid w:val="00DE658B"/>
    <w:rsid w:val="00DE733C"/>
    <w:rsid w:val="00DE7354"/>
    <w:rsid w:val="00DE755B"/>
    <w:rsid w:val="00DE7800"/>
    <w:rsid w:val="00DE7E19"/>
    <w:rsid w:val="00DF0C78"/>
    <w:rsid w:val="00DF0C7C"/>
    <w:rsid w:val="00DF12C1"/>
    <w:rsid w:val="00DF149D"/>
    <w:rsid w:val="00DF1C1E"/>
    <w:rsid w:val="00DF20A3"/>
    <w:rsid w:val="00DF25BB"/>
    <w:rsid w:val="00DF3218"/>
    <w:rsid w:val="00DF3435"/>
    <w:rsid w:val="00DF3530"/>
    <w:rsid w:val="00DF37EF"/>
    <w:rsid w:val="00DF3ABA"/>
    <w:rsid w:val="00DF3AD5"/>
    <w:rsid w:val="00DF410B"/>
    <w:rsid w:val="00DF46CF"/>
    <w:rsid w:val="00DF4A7D"/>
    <w:rsid w:val="00DF4BB1"/>
    <w:rsid w:val="00DF4D07"/>
    <w:rsid w:val="00DF51CE"/>
    <w:rsid w:val="00DF51F5"/>
    <w:rsid w:val="00DF53F2"/>
    <w:rsid w:val="00DF56C3"/>
    <w:rsid w:val="00DF57F2"/>
    <w:rsid w:val="00DF62C1"/>
    <w:rsid w:val="00DF6507"/>
    <w:rsid w:val="00DF650A"/>
    <w:rsid w:val="00DF69F9"/>
    <w:rsid w:val="00DF6A91"/>
    <w:rsid w:val="00DF73B1"/>
    <w:rsid w:val="00DF77AF"/>
    <w:rsid w:val="00DF79FC"/>
    <w:rsid w:val="00DF7B4C"/>
    <w:rsid w:val="00DF7EC6"/>
    <w:rsid w:val="00E00767"/>
    <w:rsid w:val="00E00DFE"/>
    <w:rsid w:val="00E00E99"/>
    <w:rsid w:val="00E015F0"/>
    <w:rsid w:val="00E01992"/>
    <w:rsid w:val="00E01B4F"/>
    <w:rsid w:val="00E02507"/>
    <w:rsid w:val="00E0281B"/>
    <w:rsid w:val="00E02872"/>
    <w:rsid w:val="00E02BE1"/>
    <w:rsid w:val="00E0309E"/>
    <w:rsid w:val="00E04878"/>
    <w:rsid w:val="00E04E02"/>
    <w:rsid w:val="00E05191"/>
    <w:rsid w:val="00E05663"/>
    <w:rsid w:val="00E057F0"/>
    <w:rsid w:val="00E0589D"/>
    <w:rsid w:val="00E05CD5"/>
    <w:rsid w:val="00E065CC"/>
    <w:rsid w:val="00E06840"/>
    <w:rsid w:val="00E075CE"/>
    <w:rsid w:val="00E078A2"/>
    <w:rsid w:val="00E07B00"/>
    <w:rsid w:val="00E07BA3"/>
    <w:rsid w:val="00E103E1"/>
    <w:rsid w:val="00E110D5"/>
    <w:rsid w:val="00E1116F"/>
    <w:rsid w:val="00E11AA6"/>
    <w:rsid w:val="00E127B5"/>
    <w:rsid w:val="00E12BC0"/>
    <w:rsid w:val="00E12F72"/>
    <w:rsid w:val="00E130EC"/>
    <w:rsid w:val="00E1312C"/>
    <w:rsid w:val="00E1368B"/>
    <w:rsid w:val="00E13B93"/>
    <w:rsid w:val="00E13FC6"/>
    <w:rsid w:val="00E1446E"/>
    <w:rsid w:val="00E14CC4"/>
    <w:rsid w:val="00E157A2"/>
    <w:rsid w:val="00E159C8"/>
    <w:rsid w:val="00E15CDD"/>
    <w:rsid w:val="00E15CF4"/>
    <w:rsid w:val="00E15F62"/>
    <w:rsid w:val="00E1657D"/>
    <w:rsid w:val="00E16CB2"/>
    <w:rsid w:val="00E17D25"/>
    <w:rsid w:val="00E20593"/>
    <w:rsid w:val="00E207BA"/>
    <w:rsid w:val="00E20D8E"/>
    <w:rsid w:val="00E21880"/>
    <w:rsid w:val="00E2191F"/>
    <w:rsid w:val="00E21952"/>
    <w:rsid w:val="00E21C3D"/>
    <w:rsid w:val="00E22646"/>
    <w:rsid w:val="00E228FC"/>
    <w:rsid w:val="00E22D7B"/>
    <w:rsid w:val="00E230FB"/>
    <w:rsid w:val="00E23668"/>
    <w:rsid w:val="00E236A1"/>
    <w:rsid w:val="00E239D0"/>
    <w:rsid w:val="00E242D3"/>
    <w:rsid w:val="00E24411"/>
    <w:rsid w:val="00E24614"/>
    <w:rsid w:val="00E2497D"/>
    <w:rsid w:val="00E24C19"/>
    <w:rsid w:val="00E24DE4"/>
    <w:rsid w:val="00E24E63"/>
    <w:rsid w:val="00E25143"/>
    <w:rsid w:val="00E25FA8"/>
    <w:rsid w:val="00E260FA"/>
    <w:rsid w:val="00E2629A"/>
    <w:rsid w:val="00E266FD"/>
    <w:rsid w:val="00E272C1"/>
    <w:rsid w:val="00E27730"/>
    <w:rsid w:val="00E27775"/>
    <w:rsid w:val="00E2794F"/>
    <w:rsid w:val="00E27FF8"/>
    <w:rsid w:val="00E301F4"/>
    <w:rsid w:val="00E30AD6"/>
    <w:rsid w:val="00E30B92"/>
    <w:rsid w:val="00E3100F"/>
    <w:rsid w:val="00E31886"/>
    <w:rsid w:val="00E31BC2"/>
    <w:rsid w:val="00E32117"/>
    <w:rsid w:val="00E32600"/>
    <w:rsid w:val="00E3318F"/>
    <w:rsid w:val="00E33D11"/>
    <w:rsid w:val="00E34DED"/>
    <w:rsid w:val="00E350F1"/>
    <w:rsid w:val="00E3549D"/>
    <w:rsid w:val="00E3598C"/>
    <w:rsid w:val="00E35A7F"/>
    <w:rsid w:val="00E35E6C"/>
    <w:rsid w:val="00E3627F"/>
    <w:rsid w:val="00E36526"/>
    <w:rsid w:val="00E373D9"/>
    <w:rsid w:val="00E3746E"/>
    <w:rsid w:val="00E377A8"/>
    <w:rsid w:val="00E37FB7"/>
    <w:rsid w:val="00E40291"/>
    <w:rsid w:val="00E406ED"/>
    <w:rsid w:val="00E41B7E"/>
    <w:rsid w:val="00E4238A"/>
    <w:rsid w:val="00E42496"/>
    <w:rsid w:val="00E425C9"/>
    <w:rsid w:val="00E42BE9"/>
    <w:rsid w:val="00E42D40"/>
    <w:rsid w:val="00E434AC"/>
    <w:rsid w:val="00E4351B"/>
    <w:rsid w:val="00E43C18"/>
    <w:rsid w:val="00E44206"/>
    <w:rsid w:val="00E44317"/>
    <w:rsid w:val="00E447E4"/>
    <w:rsid w:val="00E451D6"/>
    <w:rsid w:val="00E45218"/>
    <w:rsid w:val="00E452F9"/>
    <w:rsid w:val="00E465F7"/>
    <w:rsid w:val="00E46714"/>
    <w:rsid w:val="00E46E63"/>
    <w:rsid w:val="00E47218"/>
    <w:rsid w:val="00E4733E"/>
    <w:rsid w:val="00E473BE"/>
    <w:rsid w:val="00E47451"/>
    <w:rsid w:val="00E47AE2"/>
    <w:rsid w:val="00E501C6"/>
    <w:rsid w:val="00E5020A"/>
    <w:rsid w:val="00E508C1"/>
    <w:rsid w:val="00E50EB0"/>
    <w:rsid w:val="00E51011"/>
    <w:rsid w:val="00E510A9"/>
    <w:rsid w:val="00E51C50"/>
    <w:rsid w:val="00E51CCB"/>
    <w:rsid w:val="00E5380B"/>
    <w:rsid w:val="00E5413D"/>
    <w:rsid w:val="00E543EE"/>
    <w:rsid w:val="00E55177"/>
    <w:rsid w:val="00E555E6"/>
    <w:rsid w:val="00E55770"/>
    <w:rsid w:val="00E55987"/>
    <w:rsid w:val="00E56097"/>
    <w:rsid w:val="00E56540"/>
    <w:rsid w:val="00E56B20"/>
    <w:rsid w:val="00E56BB6"/>
    <w:rsid w:val="00E56BC3"/>
    <w:rsid w:val="00E5700D"/>
    <w:rsid w:val="00E57407"/>
    <w:rsid w:val="00E57977"/>
    <w:rsid w:val="00E57B25"/>
    <w:rsid w:val="00E60438"/>
    <w:rsid w:val="00E60B1F"/>
    <w:rsid w:val="00E60C7E"/>
    <w:rsid w:val="00E61D42"/>
    <w:rsid w:val="00E620F1"/>
    <w:rsid w:val="00E621AE"/>
    <w:rsid w:val="00E636F8"/>
    <w:rsid w:val="00E63866"/>
    <w:rsid w:val="00E63995"/>
    <w:rsid w:val="00E63CA2"/>
    <w:rsid w:val="00E63DFA"/>
    <w:rsid w:val="00E64053"/>
    <w:rsid w:val="00E64FF4"/>
    <w:rsid w:val="00E66EC9"/>
    <w:rsid w:val="00E6768F"/>
    <w:rsid w:val="00E67C42"/>
    <w:rsid w:val="00E67F3B"/>
    <w:rsid w:val="00E701CC"/>
    <w:rsid w:val="00E7091F"/>
    <w:rsid w:val="00E70AB9"/>
    <w:rsid w:val="00E70F13"/>
    <w:rsid w:val="00E71548"/>
    <w:rsid w:val="00E716DD"/>
    <w:rsid w:val="00E71899"/>
    <w:rsid w:val="00E71D12"/>
    <w:rsid w:val="00E71E59"/>
    <w:rsid w:val="00E71E62"/>
    <w:rsid w:val="00E720E7"/>
    <w:rsid w:val="00E722E6"/>
    <w:rsid w:val="00E72ABC"/>
    <w:rsid w:val="00E72C4C"/>
    <w:rsid w:val="00E73B66"/>
    <w:rsid w:val="00E74553"/>
    <w:rsid w:val="00E74A06"/>
    <w:rsid w:val="00E74E7F"/>
    <w:rsid w:val="00E7547E"/>
    <w:rsid w:val="00E7569D"/>
    <w:rsid w:val="00E757E5"/>
    <w:rsid w:val="00E759BA"/>
    <w:rsid w:val="00E75ACF"/>
    <w:rsid w:val="00E75D72"/>
    <w:rsid w:val="00E75F1D"/>
    <w:rsid w:val="00E7632A"/>
    <w:rsid w:val="00E76670"/>
    <w:rsid w:val="00E77137"/>
    <w:rsid w:val="00E8001B"/>
    <w:rsid w:val="00E8048A"/>
    <w:rsid w:val="00E80586"/>
    <w:rsid w:val="00E8064F"/>
    <w:rsid w:val="00E806A2"/>
    <w:rsid w:val="00E80FB7"/>
    <w:rsid w:val="00E824C4"/>
    <w:rsid w:val="00E8298E"/>
    <w:rsid w:val="00E84009"/>
    <w:rsid w:val="00E84474"/>
    <w:rsid w:val="00E84EFF"/>
    <w:rsid w:val="00E87279"/>
    <w:rsid w:val="00E879EC"/>
    <w:rsid w:val="00E92538"/>
    <w:rsid w:val="00E930F4"/>
    <w:rsid w:val="00E9313F"/>
    <w:rsid w:val="00E93749"/>
    <w:rsid w:val="00E93B2D"/>
    <w:rsid w:val="00E94169"/>
    <w:rsid w:val="00E94DFD"/>
    <w:rsid w:val="00E9522D"/>
    <w:rsid w:val="00E956A3"/>
    <w:rsid w:val="00E9574B"/>
    <w:rsid w:val="00E9585E"/>
    <w:rsid w:val="00E95BE2"/>
    <w:rsid w:val="00E961CC"/>
    <w:rsid w:val="00E97495"/>
    <w:rsid w:val="00EA0469"/>
    <w:rsid w:val="00EA1089"/>
    <w:rsid w:val="00EA114B"/>
    <w:rsid w:val="00EA11E2"/>
    <w:rsid w:val="00EA1700"/>
    <w:rsid w:val="00EA20AF"/>
    <w:rsid w:val="00EA309E"/>
    <w:rsid w:val="00EA388C"/>
    <w:rsid w:val="00EA3B8D"/>
    <w:rsid w:val="00EA3CD3"/>
    <w:rsid w:val="00EA42B1"/>
    <w:rsid w:val="00EA43A3"/>
    <w:rsid w:val="00EA4884"/>
    <w:rsid w:val="00EA4A52"/>
    <w:rsid w:val="00EA4B47"/>
    <w:rsid w:val="00EA50E6"/>
    <w:rsid w:val="00EA55BB"/>
    <w:rsid w:val="00EA5B16"/>
    <w:rsid w:val="00EA5CD4"/>
    <w:rsid w:val="00EA5E0A"/>
    <w:rsid w:val="00EA5E9D"/>
    <w:rsid w:val="00EA630A"/>
    <w:rsid w:val="00EA68DC"/>
    <w:rsid w:val="00EA6F3A"/>
    <w:rsid w:val="00EA7173"/>
    <w:rsid w:val="00EA7552"/>
    <w:rsid w:val="00EA7714"/>
    <w:rsid w:val="00EB0AAE"/>
    <w:rsid w:val="00EB0E15"/>
    <w:rsid w:val="00EB1053"/>
    <w:rsid w:val="00EB144E"/>
    <w:rsid w:val="00EB1E53"/>
    <w:rsid w:val="00EB222C"/>
    <w:rsid w:val="00EB2764"/>
    <w:rsid w:val="00EB2DBA"/>
    <w:rsid w:val="00EB2FBC"/>
    <w:rsid w:val="00EB3395"/>
    <w:rsid w:val="00EB34ED"/>
    <w:rsid w:val="00EB3504"/>
    <w:rsid w:val="00EB380F"/>
    <w:rsid w:val="00EB3C4C"/>
    <w:rsid w:val="00EB3E80"/>
    <w:rsid w:val="00EB4916"/>
    <w:rsid w:val="00EB49CC"/>
    <w:rsid w:val="00EB4F33"/>
    <w:rsid w:val="00EB55DB"/>
    <w:rsid w:val="00EB6269"/>
    <w:rsid w:val="00EB660A"/>
    <w:rsid w:val="00EB6B46"/>
    <w:rsid w:val="00EB7915"/>
    <w:rsid w:val="00EB7BA2"/>
    <w:rsid w:val="00EB7EFE"/>
    <w:rsid w:val="00EC0201"/>
    <w:rsid w:val="00EC0B50"/>
    <w:rsid w:val="00EC0BBD"/>
    <w:rsid w:val="00EC1458"/>
    <w:rsid w:val="00EC17E0"/>
    <w:rsid w:val="00EC208A"/>
    <w:rsid w:val="00EC2DBF"/>
    <w:rsid w:val="00EC2E28"/>
    <w:rsid w:val="00EC2EAD"/>
    <w:rsid w:val="00EC3089"/>
    <w:rsid w:val="00EC33BA"/>
    <w:rsid w:val="00EC3A72"/>
    <w:rsid w:val="00EC3D90"/>
    <w:rsid w:val="00EC43B4"/>
    <w:rsid w:val="00EC50BA"/>
    <w:rsid w:val="00EC5569"/>
    <w:rsid w:val="00EC5C2C"/>
    <w:rsid w:val="00EC6159"/>
    <w:rsid w:val="00EC619D"/>
    <w:rsid w:val="00EC654B"/>
    <w:rsid w:val="00EC674B"/>
    <w:rsid w:val="00EC6B9C"/>
    <w:rsid w:val="00EC6D23"/>
    <w:rsid w:val="00EC6EEE"/>
    <w:rsid w:val="00EC73D8"/>
    <w:rsid w:val="00EC78DF"/>
    <w:rsid w:val="00EC7C83"/>
    <w:rsid w:val="00EC7D68"/>
    <w:rsid w:val="00ED054E"/>
    <w:rsid w:val="00ED0A78"/>
    <w:rsid w:val="00ED0C14"/>
    <w:rsid w:val="00ED0E3E"/>
    <w:rsid w:val="00ED0E7C"/>
    <w:rsid w:val="00ED10D3"/>
    <w:rsid w:val="00ED15E7"/>
    <w:rsid w:val="00ED22FD"/>
    <w:rsid w:val="00ED27D4"/>
    <w:rsid w:val="00ED33A7"/>
    <w:rsid w:val="00ED34C6"/>
    <w:rsid w:val="00ED39ED"/>
    <w:rsid w:val="00ED3CE5"/>
    <w:rsid w:val="00ED4167"/>
    <w:rsid w:val="00ED4303"/>
    <w:rsid w:val="00ED4F5E"/>
    <w:rsid w:val="00ED5516"/>
    <w:rsid w:val="00ED5B9B"/>
    <w:rsid w:val="00ED5D89"/>
    <w:rsid w:val="00ED5F6B"/>
    <w:rsid w:val="00ED6D82"/>
    <w:rsid w:val="00ED6EF0"/>
    <w:rsid w:val="00ED7432"/>
    <w:rsid w:val="00ED7510"/>
    <w:rsid w:val="00ED7810"/>
    <w:rsid w:val="00ED7ACC"/>
    <w:rsid w:val="00EE2004"/>
    <w:rsid w:val="00EE2340"/>
    <w:rsid w:val="00EE2D9F"/>
    <w:rsid w:val="00EE2F9E"/>
    <w:rsid w:val="00EE3019"/>
    <w:rsid w:val="00EE33D4"/>
    <w:rsid w:val="00EE3730"/>
    <w:rsid w:val="00EE4071"/>
    <w:rsid w:val="00EE422E"/>
    <w:rsid w:val="00EE426F"/>
    <w:rsid w:val="00EE4566"/>
    <w:rsid w:val="00EE4F9E"/>
    <w:rsid w:val="00EE57D3"/>
    <w:rsid w:val="00EE5B7E"/>
    <w:rsid w:val="00EE6BF6"/>
    <w:rsid w:val="00EE6F1A"/>
    <w:rsid w:val="00EE7629"/>
    <w:rsid w:val="00EE797D"/>
    <w:rsid w:val="00EE7E10"/>
    <w:rsid w:val="00EF03AD"/>
    <w:rsid w:val="00EF0602"/>
    <w:rsid w:val="00EF0D4B"/>
    <w:rsid w:val="00EF0E93"/>
    <w:rsid w:val="00EF21AF"/>
    <w:rsid w:val="00EF2E0F"/>
    <w:rsid w:val="00EF358A"/>
    <w:rsid w:val="00EF3629"/>
    <w:rsid w:val="00EF37CB"/>
    <w:rsid w:val="00EF465C"/>
    <w:rsid w:val="00EF46DF"/>
    <w:rsid w:val="00EF474C"/>
    <w:rsid w:val="00EF4A07"/>
    <w:rsid w:val="00EF540C"/>
    <w:rsid w:val="00EF5D18"/>
    <w:rsid w:val="00EF63B7"/>
    <w:rsid w:val="00EF6BFA"/>
    <w:rsid w:val="00EF7279"/>
    <w:rsid w:val="00EF7626"/>
    <w:rsid w:val="00EF785A"/>
    <w:rsid w:val="00EF7A39"/>
    <w:rsid w:val="00EF7A46"/>
    <w:rsid w:val="00EF7C18"/>
    <w:rsid w:val="00EF7C75"/>
    <w:rsid w:val="00EF7F39"/>
    <w:rsid w:val="00F005E0"/>
    <w:rsid w:val="00F006AB"/>
    <w:rsid w:val="00F00BE1"/>
    <w:rsid w:val="00F00C30"/>
    <w:rsid w:val="00F00D6F"/>
    <w:rsid w:val="00F01517"/>
    <w:rsid w:val="00F01929"/>
    <w:rsid w:val="00F01BB3"/>
    <w:rsid w:val="00F01BF1"/>
    <w:rsid w:val="00F01CC6"/>
    <w:rsid w:val="00F01D57"/>
    <w:rsid w:val="00F01DF1"/>
    <w:rsid w:val="00F02E46"/>
    <w:rsid w:val="00F030DB"/>
    <w:rsid w:val="00F031D8"/>
    <w:rsid w:val="00F0334F"/>
    <w:rsid w:val="00F0368C"/>
    <w:rsid w:val="00F03988"/>
    <w:rsid w:val="00F04244"/>
    <w:rsid w:val="00F047C5"/>
    <w:rsid w:val="00F04967"/>
    <w:rsid w:val="00F04DCC"/>
    <w:rsid w:val="00F057CB"/>
    <w:rsid w:val="00F062D8"/>
    <w:rsid w:val="00F0630B"/>
    <w:rsid w:val="00F06315"/>
    <w:rsid w:val="00F06506"/>
    <w:rsid w:val="00F06654"/>
    <w:rsid w:val="00F06681"/>
    <w:rsid w:val="00F06716"/>
    <w:rsid w:val="00F0694D"/>
    <w:rsid w:val="00F06DDF"/>
    <w:rsid w:val="00F06E86"/>
    <w:rsid w:val="00F07048"/>
    <w:rsid w:val="00F075FA"/>
    <w:rsid w:val="00F104BD"/>
    <w:rsid w:val="00F105B0"/>
    <w:rsid w:val="00F10A76"/>
    <w:rsid w:val="00F116EE"/>
    <w:rsid w:val="00F11865"/>
    <w:rsid w:val="00F118D5"/>
    <w:rsid w:val="00F133EC"/>
    <w:rsid w:val="00F14520"/>
    <w:rsid w:val="00F14636"/>
    <w:rsid w:val="00F15C6A"/>
    <w:rsid w:val="00F16D0A"/>
    <w:rsid w:val="00F174EC"/>
    <w:rsid w:val="00F17749"/>
    <w:rsid w:val="00F17D54"/>
    <w:rsid w:val="00F17E55"/>
    <w:rsid w:val="00F17ED9"/>
    <w:rsid w:val="00F17F66"/>
    <w:rsid w:val="00F20AAB"/>
    <w:rsid w:val="00F20B51"/>
    <w:rsid w:val="00F2100F"/>
    <w:rsid w:val="00F217E9"/>
    <w:rsid w:val="00F22132"/>
    <w:rsid w:val="00F225FF"/>
    <w:rsid w:val="00F22BF1"/>
    <w:rsid w:val="00F22D82"/>
    <w:rsid w:val="00F23ACB"/>
    <w:rsid w:val="00F24131"/>
    <w:rsid w:val="00F24213"/>
    <w:rsid w:val="00F24876"/>
    <w:rsid w:val="00F26006"/>
    <w:rsid w:val="00F26683"/>
    <w:rsid w:val="00F2689A"/>
    <w:rsid w:val="00F26E4D"/>
    <w:rsid w:val="00F274E7"/>
    <w:rsid w:val="00F27640"/>
    <w:rsid w:val="00F27805"/>
    <w:rsid w:val="00F27EDD"/>
    <w:rsid w:val="00F3074D"/>
    <w:rsid w:val="00F30C59"/>
    <w:rsid w:val="00F30D5E"/>
    <w:rsid w:val="00F313AF"/>
    <w:rsid w:val="00F33041"/>
    <w:rsid w:val="00F3398E"/>
    <w:rsid w:val="00F340BB"/>
    <w:rsid w:val="00F345C5"/>
    <w:rsid w:val="00F34725"/>
    <w:rsid w:val="00F35546"/>
    <w:rsid w:val="00F3556A"/>
    <w:rsid w:val="00F35D05"/>
    <w:rsid w:val="00F364A9"/>
    <w:rsid w:val="00F3670C"/>
    <w:rsid w:val="00F37C8C"/>
    <w:rsid w:val="00F40126"/>
    <w:rsid w:val="00F40284"/>
    <w:rsid w:val="00F405EA"/>
    <w:rsid w:val="00F406A6"/>
    <w:rsid w:val="00F407B3"/>
    <w:rsid w:val="00F40DF8"/>
    <w:rsid w:val="00F410EA"/>
    <w:rsid w:val="00F42134"/>
    <w:rsid w:val="00F42798"/>
    <w:rsid w:val="00F42CC5"/>
    <w:rsid w:val="00F43211"/>
    <w:rsid w:val="00F43DB5"/>
    <w:rsid w:val="00F4416D"/>
    <w:rsid w:val="00F448DB"/>
    <w:rsid w:val="00F44A22"/>
    <w:rsid w:val="00F44EF1"/>
    <w:rsid w:val="00F45BDA"/>
    <w:rsid w:val="00F46697"/>
    <w:rsid w:val="00F46AC9"/>
    <w:rsid w:val="00F47013"/>
    <w:rsid w:val="00F47059"/>
    <w:rsid w:val="00F47126"/>
    <w:rsid w:val="00F475EA"/>
    <w:rsid w:val="00F5015D"/>
    <w:rsid w:val="00F50619"/>
    <w:rsid w:val="00F50AC1"/>
    <w:rsid w:val="00F51C3D"/>
    <w:rsid w:val="00F51E3B"/>
    <w:rsid w:val="00F52B52"/>
    <w:rsid w:val="00F53014"/>
    <w:rsid w:val="00F53237"/>
    <w:rsid w:val="00F53A17"/>
    <w:rsid w:val="00F53CC2"/>
    <w:rsid w:val="00F53EEA"/>
    <w:rsid w:val="00F54113"/>
    <w:rsid w:val="00F54140"/>
    <w:rsid w:val="00F54874"/>
    <w:rsid w:val="00F54932"/>
    <w:rsid w:val="00F54DC2"/>
    <w:rsid w:val="00F54DC6"/>
    <w:rsid w:val="00F54EBC"/>
    <w:rsid w:val="00F55352"/>
    <w:rsid w:val="00F5544F"/>
    <w:rsid w:val="00F5580B"/>
    <w:rsid w:val="00F55917"/>
    <w:rsid w:val="00F55AC6"/>
    <w:rsid w:val="00F566A9"/>
    <w:rsid w:val="00F57522"/>
    <w:rsid w:val="00F57861"/>
    <w:rsid w:val="00F57C00"/>
    <w:rsid w:val="00F601B6"/>
    <w:rsid w:val="00F606B2"/>
    <w:rsid w:val="00F606B9"/>
    <w:rsid w:val="00F60956"/>
    <w:rsid w:val="00F61138"/>
    <w:rsid w:val="00F61A32"/>
    <w:rsid w:val="00F61F96"/>
    <w:rsid w:val="00F62332"/>
    <w:rsid w:val="00F6253B"/>
    <w:rsid w:val="00F62991"/>
    <w:rsid w:val="00F62B64"/>
    <w:rsid w:val="00F63FE1"/>
    <w:rsid w:val="00F64728"/>
    <w:rsid w:val="00F6498D"/>
    <w:rsid w:val="00F64F86"/>
    <w:rsid w:val="00F64F8C"/>
    <w:rsid w:val="00F65369"/>
    <w:rsid w:val="00F65BFD"/>
    <w:rsid w:val="00F6642F"/>
    <w:rsid w:val="00F66952"/>
    <w:rsid w:val="00F66F19"/>
    <w:rsid w:val="00F67072"/>
    <w:rsid w:val="00F677CD"/>
    <w:rsid w:val="00F67B10"/>
    <w:rsid w:val="00F67D23"/>
    <w:rsid w:val="00F7068B"/>
    <w:rsid w:val="00F706CD"/>
    <w:rsid w:val="00F7087C"/>
    <w:rsid w:val="00F70BB0"/>
    <w:rsid w:val="00F70D37"/>
    <w:rsid w:val="00F7152C"/>
    <w:rsid w:val="00F7171A"/>
    <w:rsid w:val="00F72446"/>
    <w:rsid w:val="00F724F1"/>
    <w:rsid w:val="00F727A0"/>
    <w:rsid w:val="00F72CE3"/>
    <w:rsid w:val="00F732C8"/>
    <w:rsid w:val="00F7352E"/>
    <w:rsid w:val="00F7379B"/>
    <w:rsid w:val="00F73E8B"/>
    <w:rsid w:val="00F73FA2"/>
    <w:rsid w:val="00F73FBD"/>
    <w:rsid w:val="00F74CB7"/>
    <w:rsid w:val="00F7574E"/>
    <w:rsid w:val="00F75A82"/>
    <w:rsid w:val="00F760BE"/>
    <w:rsid w:val="00F760EB"/>
    <w:rsid w:val="00F76244"/>
    <w:rsid w:val="00F76457"/>
    <w:rsid w:val="00F76776"/>
    <w:rsid w:val="00F76B94"/>
    <w:rsid w:val="00F76C21"/>
    <w:rsid w:val="00F770EE"/>
    <w:rsid w:val="00F80471"/>
    <w:rsid w:val="00F80A78"/>
    <w:rsid w:val="00F8106D"/>
    <w:rsid w:val="00F81C0F"/>
    <w:rsid w:val="00F81DE4"/>
    <w:rsid w:val="00F820FB"/>
    <w:rsid w:val="00F8260C"/>
    <w:rsid w:val="00F83168"/>
    <w:rsid w:val="00F83AFB"/>
    <w:rsid w:val="00F83D35"/>
    <w:rsid w:val="00F83DE9"/>
    <w:rsid w:val="00F84CB7"/>
    <w:rsid w:val="00F850F1"/>
    <w:rsid w:val="00F851FE"/>
    <w:rsid w:val="00F85FBF"/>
    <w:rsid w:val="00F8615A"/>
    <w:rsid w:val="00F8781A"/>
    <w:rsid w:val="00F90005"/>
    <w:rsid w:val="00F908EC"/>
    <w:rsid w:val="00F90CAB"/>
    <w:rsid w:val="00F90E1C"/>
    <w:rsid w:val="00F90E1F"/>
    <w:rsid w:val="00F9103E"/>
    <w:rsid w:val="00F914E7"/>
    <w:rsid w:val="00F91D76"/>
    <w:rsid w:val="00F91E71"/>
    <w:rsid w:val="00F92031"/>
    <w:rsid w:val="00F9212E"/>
    <w:rsid w:val="00F92583"/>
    <w:rsid w:val="00F94257"/>
    <w:rsid w:val="00F944DC"/>
    <w:rsid w:val="00F95020"/>
    <w:rsid w:val="00F957A9"/>
    <w:rsid w:val="00F95A15"/>
    <w:rsid w:val="00F95B82"/>
    <w:rsid w:val="00F96447"/>
    <w:rsid w:val="00F96C5A"/>
    <w:rsid w:val="00F96C7A"/>
    <w:rsid w:val="00F96D53"/>
    <w:rsid w:val="00F97B5F"/>
    <w:rsid w:val="00FA0083"/>
    <w:rsid w:val="00FA039D"/>
    <w:rsid w:val="00FA0ABE"/>
    <w:rsid w:val="00FA0D10"/>
    <w:rsid w:val="00FA11A1"/>
    <w:rsid w:val="00FA13A2"/>
    <w:rsid w:val="00FA255C"/>
    <w:rsid w:val="00FA27C4"/>
    <w:rsid w:val="00FA2B1D"/>
    <w:rsid w:val="00FA31E3"/>
    <w:rsid w:val="00FA392C"/>
    <w:rsid w:val="00FA49A5"/>
    <w:rsid w:val="00FA4B3E"/>
    <w:rsid w:val="00FA4B60"/>
    <w:rsid w:val="00FA52DE"/>
    <w:rsid w:val="00FA5B41"/>
    <w:rsid w:val="00FA62A0"/>
    <w:rsid w:val="00FA62B8"/>
    <w:rsid w:val="00FA6442"/>
    <w:rsid w:val="00FA6C6F"/>
    <w:rsid w:val="00FA6ED9"/>
    <w:rsid w:val="00FA6F73"/>
    <w:rsid w:val="00FA711F"/>
    <w:rsid w:val="00FA74CC"/>
    <w:rsid w:val="00FA754D"/>
    <w:rsid w:val="00FA75B5"/>
    <w:rsid w:val="00FA7843"/>
    <w:rsid w:val="00FA7898"/>
    <w:rsid w:val="00FA7A5F"/>
    <w:rsid w:val="00FA7DF0"/>
    <w:rsid w:val="00FA7F49"/>
    <w:rsid w:val="00FB03C0"/>
    <w:rsid w:val="00FB08DE"/>
    <w:rsid w:val="00FB0F29"/>
    <w:rsid w:val="00FB18F2"/>
    <w:rsid w:val="00FB2402"/>
    <w:rsid w:val="00FB46B9"/>
    <w:rsid w:val="00FB4731"/>
    <w:rsid w:val="00FB4B5A"/>
    <w:rsid w:val="00FB4BBE"/>
    <w:rsid w:val="00FB4BFC"/>
    <w:rsid w:val="00FB5408"/>
    <w:rsid w:val="00FB5FB1"/>
    <w:rsid w:val="00FB609A"/>
    <w:rsid w:val="00FB6982"/>
    <w:rsid w:val="00FB6F14"/>
    <w:rsid w:val="00FB7385"/>
    <w:rsid w:val="00FB7F23"/>
    <w:rsid w:val="00FC12D9"/>
    <w:rsid w:val="00FC15D2"/>
    <w:rsid w:val="00FC1D81"/>
    <w:rsid w:val="00FC1E75"/>
    <w:rsid w:val="00FC1F8D"/>
    <w:rsid w:val="00FC2FE7"/>
    <w:rsid w:val="00FC380B"/>
    <w:rsid w:val="00FC45D0"/>
    <w:rsid w:val="00FC4946"/>
    <w:rsid w:val="00FC4A3C"/>
    <w:rsid w:val="00FC4C02"/>
    <w:rsid w:val="00FC5457"/>
    <w:rsid w:val="00FC5AD4"/>
    <w:rsid w:val="00FC5EC6"/>
    <w:rsid w:val="00FC6125"/>
    <w:rsid w:val="00FC6373"/>
    <w:rsid w:val="00FC63BA"/>
    <w:rsid w:val="00FC6403"/>
    <w:rsid w:val="00FC6416"/>
    <w:rsid w:val="00FC7C2C"/>
    <w:rsid w:val="00FC7C71"/>
    <w:rsid w:val="00FD0C11"/>
    <w:rsid w:val="00FD0D2D"/>
    <w:rsid w:val="00FD0E25"/>
    <w:rsid w:val="00FD0EC5"/>
    <w:rsid w:val="00FD0FE9"/>
    <w:rsid w:val="00FD1565"/>
    <w:rsid w:val="00FD16A6"/>
    <w:rsid w:val="00FD3116"/>
    <w:rsid w:val="00FD3309"/>
    <w:rsid w:val="00FD3E45"/>
    <w:rsid w:val="00FD432A"/>
    <w:rsid w:val="00FD45DC"/>
    <w:rsid w:val="00FD49E6"/>
    <w:rsid w:val="00FD56B2"/>
    <w:rsid w:val="00FD5F08"/>
    <w:rsid w:val="00FD63AC"/>
    <w:rsid w:val="00FD67B8"/>
    <w:rsid w:val="00FD6CEE"/>
    <w:rsid w:val="00FD7CE7"/>
    <w:rsid w:val="00FD7E1B"/>
    <w:rsid w:val="00FE0693"/>
    <w:rsid w:val="00FE0A01"/>
    <w:rsid w:val="00FE1154"/>
    <w:rsid w:val="00FE17FB"/>
    <w:rsid w:val="00FE1C0B"/>
    <w:rsid w:val="00FE1F6D"/>
    <w:rsid w:val="00FE20F0"/>
    <w:rsid w:val="00FE2340"/>
    <w:rsid w:val="00FE2715"/>
    <w:rsid w:val="00FE2E68"/>
    <w:rsid w:val="00FE35BD"/>
    <w:rsid w:val="00FE4666"/>
    <w:rsid w:val="00FE48F8"/>
    <w:rsid w:val="00FE5468"/>
    <w:rsid w:val="00FE5AE4"/>
    <w:rsid w:val="00FE5C51"/>
    <w:rsid w:val="00FE6067"/>
    <w:rsid w:val="00FE6456"/>
    <w:rsid w:val="00FE65DC"/>
    <w:rsid w:val="00FE6911"/>
    <w:rsid w:val="00FE7192"/>
    <w:rsid w:val="00FE771C"/>
    <w:rsid w:val="00FE7B85"/>
    <w:rsid w:val="00FE7F1E"/>
    <w:rsid w:val="00FF19AD"/>
    <w:rsid w:val="00FF22EF"/>
    <w:rsid w:val="00FF2B53"/>
    <w:rsid w:val="00FF2BD9"/>
    <w:rsid w:val="00FF3247"/>
    <w:rsid w:val="00FF4E5D"/>
    <w:rsid w:val="00FF5E06"/>
    <w:rsid w:val="00FF62E2"/>
    <w:rsid w:val="00FF6F7E"/>
    <w:rsid w:val="00FF768C"/>
    <w:rsid w:val="00FF7A97"/>
    <w:rsid w:val="00FF7B96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8FF6D50"/>
  <w15:chartTrackingRefBased/>
  <w15:docId w15:val="{F006CB17-BA1D-4538-B596-13B1023D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autoRedefine/>
    <w:qFormat/>
    <w:rsid w:val="004D6932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 w:val="28"/>
      <w:szCs w:val="28"/>
    </w:rPr>
  </w:style>
  <w:style w:type="paragraph" w:styleId="Nagwek2">
    <w:name w:val="heading 2"/>
    <w:basedOn w:val="Normalny"/>
    <w:next w:val="Normalny"/>
    <w:autoRedefine/>
    <w:qFormat/>
    <w:rsid w:val="000B2A40"/>
    <w:pPr>
      <w:keepNext/>
      <w:suppressAutoHyphens/>
      <w:spacing w:before="240" w:line="276" w:lineRule="auto"/>
      <w:ind w:right="-170"/>
      <w:outlineLvl w:val="1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27517F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F77AF"/>
    <w:pPr>
      <w:spacing w:before="240" w:after="60"/>
      <w:outlineLvl w:val="7"/>
    </w:pPr>
    <w:rPr>
      <w:rFonts w:ascii="Calibri" w:hAnsi="Calibri"/>
      <w:i/>
      <w:iCs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ind w:left="-567" w:right="-426" w:firstLine="283"/>
      <w:jc w:val="center"/>
    </w:pPr>
    <w:rPr>
      <w:b/>
      <w:lang w:val="x-none" w:eastAsia="x-none"/>
    </w:rPr>
  </w:style>
  <w:style w:type="paragraph" w:styleId="Tekstpodstawowy3">
    <w:name w:val="Body Text 3"/>
    <w:basedOn w:val="Normalny"/>
    <w:link w:val="Tekstpodstawowy3Znak"/>
    <w:pPr>
      <w:jc w:val="center"/>
    </w:pPr>
    <w:rPr>
      <w:lang w:val="x-none" w:eastAsia="x-none"/>
    </w:rPr>
  </w:style>
  <w:style w:type="paragraph" w:styleId="Tekstblokowy">
    <w:name w:val="Block Text"/>
    <w:basedOn w:val="Normalny"/>
    <w:pPr>
      <w:ind w:left="76" w:right="-426"/>
    </w:pPr>
  </w:style>
  <w:style w:type="paragraph" w:styleId="Tekstpodstawowywcity">
    <w:name w:val="Body Text Indent"/>
    <w:basedOn w:val="Normalny"/>
    <w:link w:val="TekstpodstawowywcityZnak"/>
    <w:pPr>
      <w:ind w:left="-284"/>
    </w:pPr>
    <w:rPr>
      <w:lang w:val="x-none" w:eastAsia="x-none"/>
    </w:rPr>
  </w:style>
  <w:style w:type="paragraph" w:styleId="Tekstpodstawowywcity2">
    <w:name w:val="Body Text Indent 2"/>
    <w:basedOn w:val="Normalny"/>
    <w:link w:val="Tekstpodstawowywcity2Znak"/>
    <w:pPr>
      <w:ind w:left="-567"/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link w:val="TekstpodstawowyZnak"/>
    <w:uiPriority w:val="99"/>
    <w:pPr>
      <w:ind w:right="-426"/>
    </w:pPr>
    <w:rPr>
      <w:lang w:val="x-none" w:eastAsia="x-none"/>
    </w:rPr>
  </w:style>
  <w:style w:type="character" w:styleId="Hipercze">
    <w:name w:val="Hyperlink"/>
    <w:uiPriority w:val="99"/>
    <w:rsid w:val="008B2A1A"/>
    <w:rPr>
      <w:color w:val="0000FF"/>
      <w:u w:val="single"/>
    </w:rPr>
  </w:style>
  <w:style w:type="paragraph" w:customStyle="1" w:styleId="ust">
    <w:name w:val="ust"/>
    <w:rsid w:val="00DA65E0"/>
    <w:pPr>
      <w:spacing w:before="60" w:after="60"/>
      <w:ind w:left="426" w:hanging="284"/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5924CB"/>
    <w:rPr>
      <w:sz w:val="20"/>
    </w:rPr>
  </w:style>
  <w:style w:type="character" w:styleId="Odwoanieprzypisudolnego">
    <w:name w:val="footnote reference"/>
    <w:semiHidden/>
    <w:rsid w:val="005924CB"/>
    <w:rPr>
      <w:vertAlign w:val="superscript"/>
    </w:rPr>
  </w:style>
  <w:style w:type="paragraph" w:styleId="Tekstpodstawowy2">
    <w:name w:val="Body Text 2"/>
    <w:basedOn w:val="Normalny"/>
    <w:link w:val="Tekstpodstawowy2Znak"/>
    <w:rsid w:val="00014627"/>
    <w:pPr>
      <w:spacing w:after="120" w:line="480" w:lineRule="auto"/>
    </w:pPr>
    <w:rPr>
      <w:lang w:val="x-none" w:eastAsia="x-none"/>
    </w:rPr>
  </w:style>
  <w:style w:type="table" w:styleId="Tabela-Siatka">
    <w:name w:val="Table Grid"/>
    <w:basedOn w:val="Standardowy"/>
    <w:rsid w:val="00342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2372FD"/>
    <w:rPr>
      <w:sz w:val="20"/>
    </w:rPr>
  </w:style>
  <w:style w:type="character" w:styleId="Odwoanieprzypisukocowego">
    <w:name w:val="endnote reference"/>
    <w:semiHidden/>
    <w:rsid w:val="002372FD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A935C3"/>
    <w:rPr>
      <w:sz w:val="24"/>
    </w:rPr>
  </w:style>
  <w:style w:type="character" w:customStyle="1" w:styleId="TytuZnak">
    <w:name w:val="Tytuł Znak"/>
    <w:link w:val="Tytu"/>
    <w:rsid w:val="00BB5650"/>
    <w:rPr>
      <w:b/>
      <w:sz w:val="24"/>
    </w:rPr>
  </w:style>
  <w:style w:type="character" w:customStyle="1" w:styleId="Tekstpodstawowy3Znak">
    <w:name w:val="Tekst podstawowy 3 Znak"/>
    <w:link w:val="Tekstpodstawowy3"/>
    <w:rsid w:val="00BB5650"/>
    <w:rPr>
      <w:sz w:val="24"/>
    </w:rPr>
  </w:style>
  <w:style w:type="character" w:customStyle="1" w:styleId="TekstpodstawowyZnak">
    <w:name w:val="Tekst podstawowy Znak"/>
    <w:link w:val="Tekstpodstawowy"/>
    <w:uiPriority w:val="99"/>
    <w:rsid w:val="00BB5650"/>
    <w:rPr>
      <w:sz w:val="24"/>
    </w:rPr>
  </w:style>
  <w:style w:type="character" w:customStyle="1" w:styleId="Tekstpodstawowy2Znak">
    <w:name w:val="Tekst podstawowy 2 Znak"/>
    <w:link w:val="Tekstpodstawowy2"/>
    <w:rsid w:val="00BB5650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645705"/>
    <w:pPr>
      <w:ind w:left="708"/>
    </w:pPr>
    <w:rPr>
      <w:lang w:val="x-none" w:eastAsia="x-none"/>
    </w:rPr>
  </w:style>
  <w:style w:type="character" w:customStyle="1" w:styleId="Nagwek8Znak">
    <w:name w:val="Nagłówek 8 Znak"/>
    <w:link w:val="Nagwek8"/>
    <w:rsid w:val="00DF77AF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ekstpodstawowy21">
    <w:name w:val="Tekst podstawowy 21"/>
    <w:basedOn w:val="Normalny"/>
    <w:rsid w:val="009B490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odstawowywcity3">
    <w:name w:val="Body Text Indent 3"/>
    <w:basedOn w:val="Normalny"/>
    <w:link w:val="Tekstpodstawowywcity3Znak"/>
    <w:rsid w:val="00341E0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341E05"/>
    <w:rPr>
      <w:sz w:val="16"/>
      <w:szCs w:val="16"/>
    </w:rPr>
  </w:style>
  <w:style w:type="paragraph" w:customStyle="1" w:styleId="tyt">
    <w:name w:val="tyt"/>
    <w:basedOn w:val="Normalny"/>
    <w:rsid w:val="006E4083"/>
    <w:pPr>
      <w:keepNext/>
      <w:spacing w:before="60" w:after="60"/>
      <w:jc w:val="center"/>
    </w:pPr>
    <w:rPr>
      <w:b/>
    </w:rPr>
  </w:style>
  <w:style w:type="paragraph" w:styleId="Lista">
    <w:name w:val="List"/>
    <w:basedOn w:val="Normalny"/>
    <w:rsid w:val="00746C9D"/>
    <w:pPr>
      <w:ind w:left="283" w:hanging="283"/>
      <w:contextualSpacing/>
    </w:pPr>
  </w:style>
  <w:style w:type="character" w:customStyle="1" w:styleId="Nagwek3Znak">
    <w:name w:val="Nagłówek 3 Znak"/>
    <w:link w:val="Nagwek3"/>
    <w:rsid w:val="0027517F"/>
    <w:rPr>
      <w:b/>
      <w:sz w:val="24"/>
      <w:lang w:val="x-none" w:eastAsia="x-none"/>
    </w:rPr>
  </w:style>
  <w:style w:type="paragraph" w:styleId="Lista3">
    <w:name w:val="List 3"/>
    <w:basedOn w:val="Normalny"/>
    <w:rsid w:val="00194A1F"/>
    <w:pPr>
      <w:ind w:left="849" w:hanging="283"/>
      <w:contextualSpacing/>
    </w:pPr>
  </w:style>
  <w:style w:type="paragraph" w:styleId="Lista4">
    <w:name w:val="List 4"/>
    <w:basedOn w:val="Normalny"/>
    <w:rsid w:val="00194A1F"/>
    <w:pPr>
      <w:ind w:left="1132" w:hanging="283"/>
      <w:contextualSpacing/>
    </w:pPr>
  </w:style>
  <w:style w:type="paragraph" w:styleId="Lista2">
    <w:name w:val="List 2"/>
    <w:basedOn w:val="Normalny"/>
    <w:rsid w:val="00923F7D"/>
    <w:pPr>
      <w:ind w:left="566" w:hanging="283"/>
      <w:contextualSpacing/>
    </w:pPr>
  </w:style>
  <w:style w:type="paragraph" w:styleId="Bezodstpw">
    <w:name w:val="No Spacing"/>
    <w:link w:val="BezodstpwZnak"/>
    <w:qFormat/>
    <w:rsid w:val="008F74FF"/>
    <w:pPr>
      <w:widowControl w:val="0"/>
      <w:autoSpaceDE w:val="0"/>
      <w:autoSpaceDN w:val="0"/>
      <w:adjustRightInd w:val="0"/>
      <w:ind w:right="400"/>
    </w:pPr>
    <w:rPr>
      <w:rFonts w:ascii="Arial" w:hAnsi="Arial" w:cs="Arial"/>
      <w:i/>
      <w:iCs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8F74FF"/>
    <w:rPr>
      <w:rFonts w:ascii="Arial" w:hAnsi="Arial" w:cs="Arial"/>
      <w:i/>
      <w:iCs/>
      <w:sz w:val="22"/>
      <w:szCs w:val="22"/>
      <w:lang w:val="pl-PL"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17108F"/>
  </w:style>
  <w:style w:type="paragraph" w:customStyle="1" w:styleId="Default">
    <w:name w:val="Default"/>
    <w:rsid w:val="00145B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5658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5658B4"/>
    <w:rPr>
      <w:sz w:val="24"/>
    </w:rPr>
  </w:style>
  <w:style w:type="character" w:styleId="Odwoaniedokomentarza">
    <w:name w:val="annotation reference"/>
    <w:uiPriority w:val="99"/>
    <w:rsid w:val="006F2FB2"/>
    <w:rPr>
      <w:sz w:val="16"/>
      <w:szCs w:val="16"/>
    </w:rPr>
  </w:style>
  <w:style w:type="paragraph" w:styleId="Tekstdymka">
    <w:name w:val="Balloon Text"/>
    <w:basedOn w:val="Normalny"/>
    <w:link w:val="TekstdymkaZnak"/>
    <w:rsid w:val="00F35D0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5D0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2D7617"/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3433"/>
  </w:style>
  <w:style w:type="character" w:customStyle="1" w:styleId="Teksttreci">
    <w:name w:val="Tekst treści_"/>
    <w:link w:val="Teksttreci0"/>
    <w:rsid w:val="0071343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13433"/>
    <w:pPr>
      <w:widowControl w:val="0"/>
      <w:shd w:val="clear" w:color="auto" w:fill="FFFFFF"/>
      <w:spacing w:after="120" w:line="276" w:lineRule="auto"/>
    </w:pPr>
    <w:rPr>
      <w:sz w:val="20"/>
      <w:lang w:val="x-none" w:eastAsia="x-none"/>
    </w:rPr>
  </w:style>
  <w:style w:type="paragraph" w:styleId="Tekstkomentarza">
    <w:name w:val="annotation text"/>
    <w:basedOn w:val="Normalny"/>
    <w:link w:val="TekstkomentarzaZnak"/>
    <w:rsid w:val="00DD78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D7886"/>
  </w:style>
  <w:style w:type="paragraph" w:styleId="Tematkomentarza">
    <w:name w:val="annotation subject"/>
    <w:basedOn w:val="Tekstkomentarza"/>
    <w:next w:val="Tekstkomentarza"/>
    <w:link w:val="TematkomentarzaZnak"/>
    <w:rsid w:val="00DD788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D7886"/>
    <w:rPr>
      <w:b/>
      <w:bCs/>
    </w:rPr>
  </w:style>
  <w:style w:type="numbering" w:customStyle="1" w:styleId="Styl1">
    <w:name w:val="Styl1"/>
    <w:rsid w:val="002B270E"/>
    <w:pPr>
      <w:numPr>
        <w:numId w:val="7"/>
      </w:numPr>
    </w:pPr>
  </w:style>
  <w:style w:type="paragraph" w:styleId="Poprawka">
    <w:name w:val="Revision"/>
    <w:hidden/>
    <w:uiPriority w:val="99"/>
    <w:semiHidden/>
    <w:rsid w:val="00F0630B"/>
    <w:rPr>
      <w:sz w:val="24"/>
    </w:rPr>
  </w:style>
  <w:style w:type="paragraph" w:styleId="Spistreci3">
    <w:name w:val="toc 3"/>
    <w:basedOn w:val="Normalny"/>
    <w:next w:val="Normalny"/>
    <w:autoRedefine/>
    <w:uiPriority w:val="39"/>
    <w:rsid w:val="00164CE3"/>
    <w:pPr>
      <w:tabs>
        <w:tab w:val="left" w:pos="709"/>
        <w:tab w:val="right" w:leader="dot" w:pos="9628"/>
      </w:tabs>
      <w:spacing w:before="60" w:after="60"/>
      <w:ind w:left="851" w:hanging="425"/>
    </w:pPr>
  </w:style>
  <w:style w:type="paragraph" w:styleId="Spistreci1">
    <w:name w:val="toc 1"/>
    <w:basedOn w:val="Normalny"/>
    <w:next w:val="Normalny"/>
    <w:autoRedefine/>
    <w:uiPriority w:val="39"/>
    <w:rsid w:val="00824402"/>
    <w:pPr>
      <w:tabs>
        <w:tab w:val="right" w:leader="dot" w:pos="9628"/>
      </w:tabs>
      <w:spacing w:before="240"/>
      <w:textboxTightWrap w:val="allLines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74092F"/>
    <w:pPr>
      <w:tabs>
        <w:tab w:val="right" w:leader="dot" w:pos="9628"/>
      </w:tabs>
      <w:spacing w:before="60" w:after="60"/>
      <w:ind w:left="284" w:hanging="46"/>
      <w:textboxTightWrap w:val="allLines"/>
    </w:pPr>
    <w:rPr>
      <w:noProof/>
    </w:rPr>
  </w:style>
  <w:style w:type="paragraph" w:styleId="Spistreci4">
    <w:name w:val="toc 4"/>
    <w:basedOn w:val="Normalny"/>
    <w:next w:val="Normalny"/>
    <w:autoRedefine/>
    <w:uiPriority w:val="39"/>
    <w:unhideWhenUsed/>
    <w:rsid w:val="008A10E1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8A10E1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8A10E1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8A10E1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8A10E1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8A10E1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ekstzwyky">
    <w:name w:val="tekst zwykły"/>
    <w:basedOn w:val="Normalny"/>
    <w:link w:val="tekstzwykyZnak"/>
    <w:qFormat/>
    <w:rsid w:val="008B2A9C"/>
    <w:pPr>
      <w:widowControl w:val="0"/>
      <w:adjustRightInd w:val="0"/>
      <w:spacing w:before="240" w:after="240"/>
      <w:jc w:val="both"/>
      <w:textAlignment w:val="baseline"/>
    </w:pPr>
    <w:rPr>
      <w:rFonts w:ascii="Arial" w:hAnsi="Arial"/>
      <w:sz w:val="22"/>
      <w:szCs w:val="22"/>
      <w:lang w:eastAsia="en-US"/>
    </w:rPr>
  </w:style>
  <w:style w:type="character" w:customStyle="1" w:styleId="tekstzwykyZnak">
    <w:name w:val="tekst zwykły Znak"/>
    <w:link w:val="tekstzwyky"/>
    <w:rsid w:val="008B2A9C"/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265A60"/>
    <w:rPr>
      <w:sz w:val="24"/>
    </w:rPr>
  </w:style>
  <w:style w:type="character" w:customStyle="1" w:styleId="Teksttreci2">
    <w:name w:val="Tekst treści (2)_"/>
    <w:link w:val="Teksttreci20"/>
    <w:uiPriority w:val="99"/>
    <w:rsid w:val="00265A60"/>
    <w:rPr>
      <w:rFonts w:ascii="Arial" w:hAnsi="Arial" w:cs="Arial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265A60"/>
    <w:pPr>
      <w:widowControl w:val="0"/>
      <w:spacing w:after="100" w:line="379" w:lineRule="auto"/>
    </w:pPr>
    <w:rPr>
      <w:rFonts w:ascii="Arial" w:hAnsi="Arial" w:cs="Arial"/>
      <w:i/>
      <w:iCs/>
      <w:sz w:val="19"/>
      <w:szCs w:val="19"/>
    </w:rPr>
  </w:style>
  <w:style w:type="paragraph" w:customStyle="1" w:styleId="divpoint">
    <w:name w:val="div.point"/>
    <w:uiPriority w:val="99"/>
    <w:rsid w:val="006578E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6578E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6578EB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hAnsi="Helvetica" w:cs="Helvetica"/>
      <w:color w:val="000000"/>
      <w:sz w:val="18"/>
      <w:szCs w:val="18"/>
    </w:rPr>
  </w:style>
  <w:style w:type="character" w:customStyle="1" w:styleId="Inne">
    <w:name w:val="Inne_"/>
    <w:link w:val="Inne0"/>
    <w:uiPriority w:val="99"/>
    <w:rsid w:val="006F47A0"/>
    <w:rPr>
      <w:color w:val="000000"/>
      <w:sz w:val="24"/>
      <w:szCs w:val="24"/>
    </w:rPr>
  </w:style>
  <w:style w:type="paragraph" w:customStyle="1" w:styleId="Inne0">
    <w:name w:val="Inne"/>
    <w:basedOn w:val="Normalny"/>
    <w:link w:val="Inne"/>
    <w:uiPriority w:val="99"/>
    <w:rsid w:val="006F47A0"/>
    <w:pPr>
      <w:widowControl w:val="0"/>
      <w:spacing w:after="150" w:line="276" w:lineRule="auto"/>
    </w:pPr>
    <w:rPr>
      <w:color w:val="000000"/>
      <w:szCs w:val="24"/>
    </w:rPr>
  </w:style>
  <w:style w:type="paragraph" w:customStyle="1" w:styleId="Tekstpodstawowy22">
    <w:name w:val="Tekst podstawowy 22"/>
    <w:basedOn w:val="Normalny"/>
    <w:rsid w:val="00341A4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ZGM\SIWZ%20-%20wzory\SIWZ_rb%20(pozosta&#322;e)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8E913-7F1B-46E3-A6D2-89B64217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SIWZ_rb (pozostałe) - szablon</Template>
  <TotalTime>4</TotalTime>
  <Pages>4</Pages>
  <Words>759</Words>
  <Characters>6736</Characters>
  <Application>Microsoft Office Word</Application>
  <DocSecurity>0</DocSecurity>
  <Lines>56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zamówieniu</vt:lpstr>
    </vt:vector>
  </TitlesOfParts>
  <Company>RUP Bielsko-Biała</Company>
  <LinksUpToDate>false</LinksUpToDate>
  <CharactersWithSpaces>7481</CharactersWithSpaces>
  <SharedDoc>false</SharedDoc>
  <HLinks>
    <vt:vector size="12" baseType="variant">
      <vt:variant>
        <vt:i4>1900588</vt:i4>
      </vt:variant>
      <vt:variant>
        <vt:i4>3</vt:i4>
      </vt:variant>
      <vt:variant>
        <vt:i4>0</vt:i4>
      </vt:variant>
      <vt:variant>
        <vt:i4>5</vt:i4>
      </vt:variant>
      <vt:variant>
        <vt:lpwstr>mailto:iod@zgm.eu</vt:lpwstr>
      </vt:variant>
      <vt:variant>
        <vt:lpwstr/>
      </vt:variant>
      <vt:variant>
        <vt:i4>1114163</vt:i4>
      </vt:variant>
      <vt:variant>
        <vt:i4>0</vt:i4>
      </vt:variant>
      <vt:variant>
        <vt:i4>0</vt:i4>
      </vt:variant>
      <vt:variant>
        <vt:i4>5</vt:i4>
      </vt:variant>
      <vt:variant>
        <vt:lpwstr>mailto:sekretariat@zgm.eu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zamówieniu</dc:title>
  <dc:subject/>
  <dc:creator>DCzerska-Sokołowka</dc:creator>
  <cp:keywords/>
  <cp:lastModifiedBy>Dorota Czerska-Sokołowska</cp:lastModifiedBy>
  <cp:revision>4</cp:revision>
  <cp:lastPrinted>2024-04-17T12:28:00Z</cp:lastPrinted>
  <dcterms:created xsi:type="dcterms:W3CDTF">2024-11-21T12:25:00Z</dcterms:created>
  <dcterms:modified xsi:type="dcterms:W3CDTF">2024-11-22T06:54:00Z</dcterms:modified>
</cp:coreProperties>
</file>